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E6C1" w14:textId="0B6F8D9F" w:rsidR="00B545C3" w:rsidRPr="00146F40" w:rsidRDefault="00B545C3" w:rsidP="00B545C3">
      <w:pPr>
        <w:pStyle w:val="ad"/>
        <w:tabs>
          <w:tab w:val="clear" w:pos="9355"/>
          <w:tab w:val="right" w:pos="9780"/>
        </w:tabs>
        <w:jc w:val="center"/>
        <w:rPr>
          <w:rFonts w:ascii="Arial" w:hAnsi="Arial" w:cs="Arial"/>
          <w:sz w:val="22"/>
          <w:szCs w:val="22"/>
          <w:lang w:val="uk-UA"/>
        </w:rPr>
      </w:pPr>
      <w:r w:rsidRPr="00146F40">
        <w:rPr>
          <w:rFonts w:ascii="Arial" w:hAnsi="Arial" w:cs="Arial"/>
          <w:b/>
          <w:sz w:val="22"/>
          <w:szCs w:val="22"/>
          <w:lang w:val="uk-UA"/>
        </w:rPr>
        <w:t xml:space="preserve">ПРО (Пропозиція робити оферти) № </w:t>
      </w:r>
      <w:r w:rsidR="006C0014">
        <w:rPr>
          <w:rFonts w:ascii="Arial" w:hAnsi="Arial" w:cs="Arial"/>
          <w:b/>
          <w:sz w:val="22"/>
          <w:szCs w:val="22"/>
          <w:lang w:val="uk-UA"/>
        </w:rPr>
        <w:t>622</w:t>
      </w:r>
      <w:r w:rsidRPr="00146F40">
        <w:rPr>
          <w:rFonts w:ascii="Arial" w:hAnsi="Arial" w:cs="Arial"/>
          <w:b/>
          <w:sz w:val="22"/>
          <w:szCs w:val="22"/>
        </w:rPr>
        <w:t>П</w:t>
      </w:r>
      <w:r w:rsidRPr="00146F40">
        <w:rPr>
          <w:rFonts w:ascii="Arial" w:hAnsi="Arial" w:cs="Arial"/>
          <w:b/>
          <w:sz w:val="22"/>
          <w:szCs w:val="22"/>
          <w:lang w:val="uk-UA"/>
        </w:rPr>
        <w:t xml:space="preserve">Р (послуги/роботи)  від </w:t>
      </w:r>
      <w:r w:rsidR="00986419">
        <w:rPr>
          <w:rFonts w:ascii="Arial" w:hAnsi="Arial" w:cs="Arial"/>
          <w:b/>
          <w:sz w:val="22"/>
          <w:szCs w:val="22"/>
          <w:lang w:val="uk-UA"/>
        </w:rPr>
        <w:t>16.07</w:t>
      </w:r>
      <w:r w:rsidR="00B266F0">
        <w:rPr>
          <w:rFonts w:ascii="Arial" w:hAnsi="Arial" w:cs="Arial"/>
          <w:b/>
          <w:sz w:val="22"/>
          <w:szCs w:val="22"/>
          <w:lang w:val="uk-UA"/>
        </w:rPr>
        <w:t>.</w:t>
      </w:r>
      <w:r w:rsidR="00EA2D40">
        <w:rPr>
          <w:rFonts w:ascii="Arial" w:hAnsi="Arial" w:cs="Arial"/>
          <w:b/>
          <w:sz w:val="22"/>
          <w:szCs w:val="22"/>
          <w:lang w:val="uk-UA"/>
        </w:rPr>
        <w:t>202</w:t>
      </w:r>
      <w:r w:rsidR="004771BD">
        <w:rPr>
          <w:rFonts w:ascii="Arial" w:hAnsi="Arial" w:cs="Arial"/>
          <w:b/>
          <w:sz w:val="22"/>
          <w:szCs w:val="22"/>
          <w:lang w:val="uk-UA"/>
        </w:rPr>
        <w:t>6</w:t>
      </w:r>
    </w:p>
    <w:p w14:paraId="72E047B1" w14:textId="77777777" w:rsidR="000E2475" w:rsidRDefault="000E2475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758D5979" w14:textId="77777777" w:rsidR="00F55CA3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1587E09F" w14:textId="408ECE69" w:rsidR="00B545C3" w:rsidRDefault="00B545C3" w:rsidP="00B545C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146F40">
        <w:rPr>
          <w:rFonts w:ascii="Arial" w:hAnsi="Arial" w:cs="Arial"/>
          <w:sz w:val="20"/>
          <w:szCs w:val="20"/>
          <w:lang w:val="uk-UA"/>
        </w:rPr>
        <w:t>Повідомляємо, що ПрАТ «</w:t>
      </w:r>
      <w:r w:rsidR="00282215" w:rsidRPr="00146F40">
        <w:rPr>
          <w:rFonts w:ascii="Arial" w:hAnsi="Arial" w:cs="Arial"/>
          <w:sz w:val="20"/>
          <w:szCs w:val="20"/>
          <w:lang w:val="uk-UA"/>
        </w:rPr>
        <w:t>КАМЕТ-СТАЛЬ</w:t>
      </w:r>
      <w:r w:rsidRPr="00146F40">
        <w:rPr>
          <w:rFonts w:ascii="Arial" w:hAnsi="Arial" w:cs="Arial"/>
          <w:sz w:val="20"/>
          <w:szCs w:val="20"/>
          <w:lang w:val="uk-UA"/>
        </w:rPr>
        <w:t xml:space="preserve">» планує закупівлю послуг на виконання робіт </w:t>
      </w:r>
      <w:r w:rsidR="00E27841" w:rsidRPr="00E27841">
        <w:rPr>
          <w:rFonts w:ascii="Arial" w:hAnsi="Arial" w:cs="Arial"/>
          <w:sz w:val="20"/>
          <w:szCs w:val="20"/>
          <w:lang w:val="uk-UA"/>
        </w:rPr>
        <w:t>з капітального ремонту електричн</w:t>
      </w:r>
      <w:r w:rsidR="00986419">
        <w:rPr>
          <w:rFonts w:ascii="Arial" w:hAnsi="Arial" w:cs="Arial"/>
          <w:sz w:val="20"/>
          <w:szCs w:val="20"/>
          <w:lang w:val="uk-UA"/>
        </w:rPr>
        <w:t>их</w:t>
      </w:r>
      <w:r w:rsidR="00E27841" w:rsidRPr="00E27841">
        <w:rPr>
          <w:rFonts w:ascii="Arial" w:hAnsi="Arial" w:cs="Arial"/>
          <w:sz w:val="20"/>
          <w:szCs w:val="20"/>
          <w:lang w:val="uk-UA"/>
        </w:rPr>
        <w:t xml:space="preserve"> двигун</w:t>
      </w:r>
      <w:r w:rsidR="00986419">
        <w:rPr>
          <w:rFonts w:ascii="Arial" w:hAnsi="Arial" w:cs="Arial"/>
          <w:sz w:val="20"/>
          <w:szCs w:val="20"/>
          <w:lang w:val="uk-UA"/>
        </w:rPr>
        <w:t>ів</w:t>
      </w:r>
      <w:r w:rsidR="00E27841" w:rsidRPr="00E27841">
        <w:rPr>
          <w:rFonts w:ascii="Arial" w:hAnsi="Arial" w:cs="Arial"/>
          <w:sz w:val="20"/>
          <w:szCs w:val="20"/>
          <w:lang w:val="uk-UA"/>
        </w:rPr>
        <w:t xml:space="preserve"> </w:t>
      </w:r>
      <w:r w:rsidR="00986419" w:rsidRPr="00986419">
        <w:rPr>
          <w:rFonts w:ascii="Arial" w:hAnsi="Arial" w:cs="Arial"/>
          <w:sz w:val="20"/>
          <w:szCs w:val="20"/>
          <w:lang w:val="uk-UA"/>
        </w:rPr>
        <w:t>HGF-630C</w:t>
      </w:r>
      <w:r w:rsidR="00986419">
        <w:rPr>
          <w:rFonts w:ascii="Arial" w:hAnsi="Arial" w:cs="Arial"/>
          <w:sz w:val="20"/>
          <w:szCs w:val="20"/>
          <w:lang w:val="uk-UA"/>
        </w:rPr>
        <w:t xml:space="preserve"> та </w:t>
      </w:r>
      <w:r w:rsidR="00986419" w:rsidRPr="00986419">
        <w:rPr>
          <w:rFonts w:ascii="Arial" w:hAnsi="Arial" w:cs="Arial"/>
          <w:sz w:val="20"/>
          <w:szCs w:val="20"/>
          <w:lang w:val="uk-UA"/>
        </w:rPr>
        <w:t>HGF-</w:t>
      </w:r>
      <w:r w:rsidR="00986419" w:rsidRPr="00986419">
        <w:rPr>
          <w:rFonts w:ascii="Arial" w:hAnsi="Arial" w:cs="Arial"/>
          <w:sz w:val="20"/>
          <w:szCs w:val="20"/>
          <w:lang w:val="uk-UA"/>
        </w:rPr>
        <w:t>45</w:t>
      </w:r>
      <w:r w:rsidR="00986419" w:rsidRPr="00986419">
        <w:rPr>
          <w:rFonts w:ascii="Arial" w:hAnsi="Arial" w:cs="Arial"/>
          <w:sz w:val="20"/>
          <w:szCs w:val="20"/>
          <w:lang w:val="uk-UA"/>
        </w:rPr>
        <w:t>0C</w:t>
      </w:r>
      <w:r w:rsidR="00986419" w:rsidRPr="00986419">
        <w:rPr>
          <w:rFonts w:ascii="Arial" w:hAnsi="Arial" w:cs="Arial"/>
          <w:sz w:val="20"/>
          <w:szCs w:val="20"/>
          <w:lang w:val="uk-UA"/>
        </w:rPr>
        <w:t xml:space="preserve"> </w:t>
      </w:r>
      <w:r w:rsidR="00E27841" w:rsidRPr="00E27841">
        <w:rPr>
          <w:rFonts w:ascii="Arial" w:hAnsi="Arial" w:cs="Arial"/>
          <w:sz w:val="20"/>
          <w:szCs w:val="20"/>
          <w:lang w:val="uk-UA"/>
        </w:rPr>
        <w:t xml:space="preserve">прокатного цеху </w:t>
      </w:r>
      <w:r w:rsidRPr="00146F40">
        <w:rPr>
          <w:rFonts w:ascii="Arial" w:hAnsi="Arial" w:cs="Arial"/>
          <w:sz w:val="20"/>
          <w:szCs w:val="20"/>
          <w:lang w:val="uk-UA"/>
        </w:rPr>
        <w:t>Просимо надати Ваші пропозиції відповідно до вимог, вказаних нижче.</w:t>
      </w:r>
    </w:p>
    <w:p w14:paraId="2D3763C3" w14:textId="77777777" w:rsidR="00F55CA3" w:rsidRPr="00146F40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tbl>
      <w:tblPr>
        <w:tblW w:w="10106" w:type="dxa"/>
        <w:tblInd w:w="93" w:type="dxa"/>
        <w:tblLook w:val="0000" w:firstRow="0" w:lastRow="0" w:firstColumn="0" w:lastColumn="0" w:noHBand="0" w:noVBand="0"/>
      </w:tblPr>
      <w:tblGrid>
        <w:gridCol w:w="1745"/>
        <w:gridCol w:w="6771"/>
        <w:gridCol w:w="1590"/>
      </w:tblGrid>
      <w:tr w:rsidR="00B545C3" w:rsidRPr="00146F40" w14:paraId="68EF9467" w14:textId="77777777" w:rsidTr="00BE3F24">
        <w:trPr>
          <w:trHeight w:val="239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0FD6B" w14:textId="77777777" w:rsidR="00B545C3" w:rsidRPr="00146F40" w:rsidRDefault="00B545C3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BA8D" w14:textId="77777777" w:rsidR="00B545C3" w:rsidRPr="00146F40" w:rsidRDefault="00B545C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B545C3" w:rsidRPr="00146F40" w14:paraId="613A5AEC" w14:textId="77777777" w:rsidTr="00CF17ED">
        <w:trPr>
          <w:trHeight w:val="902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23CF" w14:textId="77777777" w:rsidR="00B545C3" w:rsidRPr="00146F40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Найменування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B4701" w14:textId="77777777" w:rsidR="00B545C3" w:rsidRPr="004771BD" w:rsidRDefault="001517E0" w:rsidP="00D86016">
            <w:pPr>
              <w:jc w:val="both"/>
              <w:rPr>
                <w:rFonts w:ascii="Arial" w:hAnsi="Arial" w:cs="Arial"/>
                <w:b/>
                <w:lang w:val="uk-UA"/>
              </w:rPr>
            </w:pPr>
            <w:r w:rsidRPr="004771BD">
              <w:rPr>
                <w:rFonts w:ascii="Arial" w:hAnsi="Arial" w:cs="Arial"/>
                <w:b/>
                <w:lang w:val="uk-UA"/>
              </w:rPr>
              <w:t xml:space="preserve">Капітальний ремонт </w:t>
            </w:r>
            <w:proofErr w:type="spellStart"/>
            <w:r w:rsidRPr="004771BD">
              <w:rPr>
                <w:rFonts w:ascii="Arial" w:hAnsi="Arial" w:cs="Arial"/>
                <w:b/>
                <w:lang w:val="uk-UA"/>
              </w:rPr>
              <w:t>ел</w:t>
            </w:r>
            <w:proofErr w:type="spellEnd"/>
            <w:r w:rsidR="00291BFD" w:rsidRPr="004771BD">
              <w:rPr>
                <w:rFonts w:ascii="Arial" w:hAnsi="Arial" w:cs="Arial"/>
                <w:b/>
                <w:lang w:val="uk-UA"/>
              </w:rPr>
              <w:t>.</w:t>
            </w:r>
            <w:r w:rsidRPr="004771BD">
              <w:rPr>
                <w:rFonts w:ascii="Arial" w:hAnsi="Arial" w:cs="Arial"/>
                <w:b/>
                <w:lang w:val="uk-UA"/>
              </w:rPr>
              <w:t xml:space="preserve"> </w:t>
            </w:r>
            <w:r w:rsidR="00291BFD" w:rsidRPr="004771BD">
              <w:rPr>
                <w:rFonts w:ascii="Arial" w:hAnsi="Arial" w:cs="Arial"/>
                <w:b/>
                <w:lang w:val="uk-UA"/>
              </w:rPr>
              <w:t>д</w:t>
            </w:r>
            <w:r w:rsidRPr="004771BD">
              <w:rPr>
                <w:rFonts w:ascii="Arial" w:hAnsi="Arial" w:cs="Arial"/>
                <w:b/>
                <w:lang w:val="uk-UA"/>
              </w:rPr>
              <w:t>вигун</w:t>
            </w:r>
            <w:r w:rsidR="00291BFD" w:rsidRPr="004771BD">
              <w:rPr>
                <w:rFonts w:ascii="Arial" w:hAnsi="Arial" w:cs="Arial"/>
                <w:b/>
                <w:lang w:val="uk-UA"/>
              </w:rPr>
              <w:t>ів:</w:t>
            </w:r>
          </w:p>
          <w:p w14:paraId="1CE2A07C" w14:textId="3F5703DB" w:rsidR="00291BFD" w:rsidRPr="004771BD" w:rsidRDefault="005B11D8" w:rsidP="00291BFD">
            <w:pPr>
              <w:pStyle w:val="af1"/>
              <w:numPr>
                <w:ilvl w:val="0"/>
                <w:numId w:val="20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71BD">
              <w:rPr>
                <w:rFonts w:ascii="Arial" w:hAnsi="Arial" w:cs="Arial"/>
                <w:b/>
                <w:sz w:val="24"/>
                <w:szCs w:val="24"/>
                <w:lang w:val="en-US"/>
              </w:rPr>
              <w:t>HGF-63</w:t>
            </w:r>
            <w:r w:rsidR="00937812" w:rsidRPr="004771BD">
              <w:rPr>
                <w:rFonts w:ascii="Arial" w:hAnsi="Arial" w:cs="Arial"/>
                <w:b/>
                <w:sz w:val="24"/>
                <w:szCs w:val="24"/>
                <w:lang w:val="en-US"/>
              </w:rPr>
              <w:t>0C</w:t>
            </w:r>
          </w:p>
          <w:p w14:paraId="5AF3A7B8" w14:textId="6EF6B092" w:rsidR="00937812" w:rsidRPr="004771BD" w:rsidRDefault="00E74E3F" w:rsidP="00E74E3F">
            <w:pPr>
              <w:pStyle w:val="af1"/>
              <w:numPr>
                <w:ilvl w:val="0"/>
                <w:numId w:val="2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771BD">
              <w:rPr>
                <w:rFonts w:ascii="Arial" w:hAnsi="Arial" w:cs="Arial"/>
                <w:b/>
                <w:sz w:val="24"/>
                <w:szCs w:val="24"/>
              </w:rPr>
              <w:t>HGF-</w:t>
            </w:r>
            <w:r w:rsidRPr="004771BD">
              <w:rPr>
                <w:rFonts w:ascii="Arial" w:hAnsi="Arial" w:cs="Arial"/>
                <w:b/>
                <w:sz w:val="24"/>
                <w:szCs w:val="24"/>
                <w:lang w:val="en-US"/>
              </w:rPr>
              <w:t>45</w:t>
            </w:r>
            <w:r w:rsidRPr="004771BD">
              <w:rPr>
                <w:rFonts w:ascii="Arial" w:hAnsi="Arial" w:cs="Arial"/>
                <w:b/>
                <w:sz w:val="24"/>
                <w:szCs w:val="24"/>
              </w:rPr>
              <w:t>0C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30C8" w14:textId="77777777" w:rsidR="00B545C3" w:rsidRPr="00146F40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CABFC14" w14:textId="77777777" w:rsidTr="00CF17ED">
        <w:trPr>
          <w:trHeight w:val="1276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E9A7" w14:textId="24AD2F19" w:rsidR="00B545C3" w:rsidRPr="00146F40" w:rsidRDefault="00D777F4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</w:t>
            </w:r>
            <w:r w:rsidR="00B545C3" w:rsidRPr="00146F40">
              <w:rPr>
                <w:rFonts w:ascii="Arial" w:hAnsi="Arial" w:cs="Arial"/>
                <w:sz w:val="20"/>
                <w:szCs w:val="20"/>
                <w:lang w:val="uk-UA"/>
              </w:rPr>
              <w:t xml:space="preserve">имоги до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Виконавця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50CAD" w14:textId="77777777" w:rsidR="007D1259" w:rsidRDefault="000D3251" w:rsidP="00370462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Технічна база </w:t>
            </w:r>
            <w:r w:rsidR="007D1259">
              <w:rPr>
                <w:rFonts w:ascii="Arial" w:hAnsi="Arial" w:cs="Arial"/>
                <w:sz w:val="20"/>
                <w:szCs w:val="20"/>
                <w:lang w:val="uk-UA"/>
              </w:rPr>
              <w:t>для виконання повного комплексу робіт.</w:t>
            </w:r>
          </w:p>
          <w:p w14:paraId="361EE22F" w14:textId="1CAC5534" w:rsidR="00F92806" w:rsidRPr="000D3251" w:rsidRDefault="00EF5673" w:rsidP="00370462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5673">
              <w:rPr>
                <w:rFonts w:ascii="Arial" w:hAnsi="Arial" w:cs="Arial"/>
                <w:sz w:val="20"/>
                <w:szCs w:val="20"/>
                <w:lang w:val="uk-UA"/>
              </w:rPr>
              <w:t xml:space="preserve">Досвід виконання робіт на подібному устаткуванні, </w:t>
            </w:r>
            <w:r w:rsidR="007D1259">
              <w:rPr>
                <w:rFonts w:ascii="Arial" w:hAnsi="Arial" w:cs="Arial"/>
                <w:sz w:val="20"/>
                <w:szCs w:val="20"/>
                <w:lang w:val="uk-UA"/>
              </w:rPr>
              <w:t xml:space="preserve">кваліфікований </w:t>
            </w:r>
            <w:r w:rsidR="00FA1CAA">
              <w:rPr>
                <w:rFonts w:ascii="Arial" w:hAnsi="Arial" w:cs="Arial"/>
                <w:sz w:val="20"/>
                <w:szCs w:val="20"/>
                <w:lang w:val="uk-UA"/>
              </w:rPr>
              <w:t>персонал, наявність дозвільних документів</w:t>
            </w:r>
            <w:r w:rsidR="0038568A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7F3AC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A2F8B" w:rsidRPr="003E2ED8" w14:paraId="6881F320" w14:textId="77777777" w:rsidTr="008A2F8B">
        <w:trPr>
          <w:trHeight w:val="369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4975D" w14:textId="3E2EDEC0" w:rsidR="008A2F8B" w:rsidRDefault="00AB4BF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B4BF3">
              <w:rPr>
                <w:rFonts w:ascii="Arial" w:hAnsi="Arial" w:cs="Arial"/>
                <w:sz w:val="20"/>
                <w:szCs w:val="20"/>
                <w:lang w:val="uk-UA"/>
              </w:rPr>
              <w:t>Група матеріалів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AC6A" w14:textId="5EF077A6" w:rsidR="008A2F8B" w:rsidRPr="00854AAC" w:rsidRDefault="00AB4BF3" w:rsidP="00E02FC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4BF3">
              <w:rPr>
                <w:rFonts w:ascii="Arial" w:hAnsi="Arial" w:cs="Arial"/>
                <w:sz w:val="20"/>
                <w:szCs w:val="20"/>
                <w:lang w:val="uk-UA"/>
              </w:rPr>
              <w:t>0400</w:t>
            </w:r>
            <w:r w:rsidR="002C3413">
              <w:rPr>
                <w:rFonts w:ascii="Arial" w:hAnsi="Arial" w:cs="Arial"/>
                <w:sz w:val="20"/>
                <w:szCs w:val="20"/>
                <w:lang w:val="uk-UA"/>
              </w:rPr>
              <w:t>600</w:t>
            </w:r>
            <w:r w:rsidR="00854AA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65259" w14:textId="77777777" w:rsidR="008A2F8B" w:rsidRPr="00146F40" w:rsidRDefault="008A2F8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545C3" w:rsidRPr="003E2ED8" w14:paraId="6AAD577C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268FF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07C1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Послуга/Робота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608A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25C73D74" w14:textId="77777777" w:rsidTr="009D06D3">
        <w:trPr>
          <w:trHeight w:val="1276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2995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Обсяг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24ACE" w14:textId="4629DAFD" w:rsidR="00640846" w:rsidRPr="009D06D3" w:rsidRDefault="00355022" w:rsidP="002C3413">
            <w:pPr>
              <w:jc w:val="both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355022">
              <w:rPr>
                <w:rFonts w:ascii="Arial" w:hAnsi="Arial" w:cs="Arial"/>
                <w:i/>
                <w:sz w:val="20"/>
                <w:szCs w:val="20"/>
                <w:lang w:val="uk-UA"/>
              </w:rPr>
              <w:t>ТЕХНІЧНЕ ЗАВДАННЯ №</w:t>
            </w:r>
            <w:r w:rsidR="009152EF">
              <w:rPr>
                <w:rFonts w:ascii="Arial" w:hAnsi="Arial" w:cs="Arial"/>
                <w:i/>
                <w:sz w:val="20"/>
                <w:szCs w:val="20"/>
                <w:lang w:val="en-US"/>
              </w:rPr>
              <w:t>210</w:t>
            </w:r>
            <w:r w:rsidR="009A1CAF">
              <w:rPr>
                <w:rFonts w:ascii="Arial" w:hAnsi="Arial" w:cs="Arial"/>
                <w:i/>
                <w:sz w:val="20"/>
                <w:szCs w:val="20"/>
                <w:lang w:val="uk-UA"/>
              </w:rPr>
              <w:t>,</w:t>
            </w:r>
            <w:r w:rsidR="009152E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211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C932F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B545C3" w:rsidRPr="003E2ED8" w14:paraId="53AA71A0" w14:textId="77777777" w:rsidTr="00695DB8">
        <w:trPr>
          <w:trHeight w:val="1731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5AA3" w14:textId="77777777" w:rsidR="00B545C3" w:rsidRPr="00146F40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14B4" w14:textId="77777777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Наявність дозвільних документів згідно умов виконання робіт зазначених в кошторисі.</w:t>
            </w:r>
          </w:p>
          <w:p w14:paraId="2090A3B2" w14:textId="6EB603A6" w:rsidR="00B545C3" w:rsidRPr="004B0891" w:rsidRDefault="00B545C3" w:rsidP="0054595D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0891">
              <w:rPr>
                <w:rFonts w:ascii="Arial" w:hAnsi="Arial" w:cs="Arial"/>
                <w:b/>
                <w:bCs/>
                <w:sz w:val="20"/>
                <w:szCs w:val="20"/>
              </w:rPr>
              <w:t>Виїзд представника на об’єкти для ознайомлення – обов’язково.</w:t>
            </w:r>
          </w:p>
          <w:p w14:paraId="01AC772E" w14:textId="16B72A6B" w:rsidR="00230643" w:rsidRPr="00230643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Строк виконання робіт: </w:t>
            </w:r>
            <w:r w:rsidR="00551527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230643" w:rsidRPr="0023064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9A1CA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серпень </w:t>
            </w:r>
            <w:r w:rsidR="00230643" w:rsidRPr="00230643">
              <w:rPr>
                <w:rFonts w:ascii="Arial" w:hAnsi="Arial" w:cs="Arial"/>
                <w:b/>
                <w:sz w:val="20"/>
                <w:szCs w:val="20"/>
                <w:u w:val="single"/>
              </w:rPr>
              <w:t>202</w:t>
            </w:r>
            <w:r w:rsidR="009152E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6</w:t>
            </w:r>
          </w:p>
          <w:p w14:paraId="4BE53F71" w14:textId="2563D343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Надання гарантійних зобов’язань</w:t>
            </w:r>
            <w:r w:rsidR="004A0090">
              <w:rPr>
                <w:rFonts w:ascii="Arial" w:hAnsi="Arial" w:cs="Arial"/>
                <w:sz w:val="20"/>
                <w:szCs w:val="20"/>
              </w:rPr>
              <w:t xml:space="preserve"> протягом 12 місяці</w:t>
            </w:r>
            <w:r w:rsidR="00BA05B3">
              <w:rPr>
                <w:rFonts w:ascii="Arial" w:hAnsi="Arial" w:cs="Arial"/>
                <w:sz w:val="20"/>
                <w:szCs w:val="20"/>
              </w:rPr>
              <w:t>в</w:t>
            </w:r>
            <w:r w:rsidRPr="00146F4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177C4C" w14:textId="77777777" w:rsidR="00B545C3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 xml:space="preserve">Забезпечення якісного, безпечного та своєчасного виконання робіт. </w:t>
            </w:r>
          </w:p>
          <w:p w14:paraId="34BFB39C" w14:textId="16B7EE85" w:rsidR="001776C0" w:rsidRPr="00BA05B3" w:rsidRDefault="001776C0" w:rsidP="00695DB8">
            <w:pPr>
              <w:pStyle w:val="af1"/>
              <w:ind w:left="176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2E2E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101616C" w14:textId="77777777" w:rsidTr="0002573E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5FBF0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Забезпечення матеріалами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06D8" w14:textId="3E22D5A8" w:rsidR="00B545C3" w:rsidRPr="003E2ED8" w:rsidRDefault="00695DB8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67272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46F82A2" w14:textId="77777777" w:rsidTr="008D63AA">
        <w:trPr>
          <w:trHeight w:val="114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3362F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Забезпечення машинами і механізмами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FE81F" w14:textId="24BBF8E2" w:rsidR="00B545C3" w:rsidRPr="003E2ED8" w:rsidRDefault="008D63AA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Виконавець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8C6CD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9BF9E35" w14:textId="77777777" w:rsidTr="00BE3F24">
        <w:trPr>
          <w:trHeight w:val="273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6AB9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Вартість послуги за планом організації робіт </w:t>
            </w: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ПОР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22E5F" w14:textId="77777777" w:rsidR="00B545C3" w:rsidRPr="003E2ED8" w:rsidRDefault="00B545C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Повинна враховуватись в вартості робіт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D365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2D3F3793" w14:textId="77777777" w:rsidTr="00BE3F24">
        <w:trPr>
          <w:trHeight w:val="273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5343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FC7D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4EBB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A68F013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3BB7F" w14:textId="62FDF30B" w:rsidR="00B545C3" w:rsidRPr="008328C0" w:rsidRDefault="00927C12">
            <w:pP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Вартість робіт, грн. б/ПДВ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CE0B6" w14:textId="1B1A5261" w:rsidR="00B545C3" w:rsidRPr="008328C0" w:rsidRDefault="003E2ED8" w:rsidP="003E2ED8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</w:pPr>
            <w:r w:rsidRPr="008328C0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Запропонувати найнижч</w:t>
            </w:r>
            <w:r w:rsidR="00096564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у вартість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7D6A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51C7400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ED4F5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C7C7E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Відстрочення платежу 180 </w:t>
            </w:r>
            <w:proofErr w:type="spellStart"/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к.д</w:t>
            </w:r>
            <w:proofErr w:type="spellEnd"/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. після підписання акту виконаних робіт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0BE2C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545C3" w:rsidRPr="003E2ED8" w14:paraId="4706EE8B" w14:textId="77777777" w:rsidTr="00BE3F24">
        <w:trPr>
          <w:trHeight w:val="1452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B11EB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Пакет тендерної пропозиції Виконавця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503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Техніко-комерційна пропозиція (оферта згідно шаблону).</w:t>
            </w:r>
          </w:p>
          <w:p w14:paraId="5C105040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2ED8">
              <w:rPr>
                <w:rFonts w:ascii="Arial" w:hAnsi="Arial" w:cs="Arial"/>
                <w:sz w:val="20"/>
                <w:szCs w:val="20"/>
              </w:rPr>
              <w:t>Референц</w:t>
            </w:r>
            <w:proofErr w:type="spellEnd"/>
            <w:r w:rsidRPr="003E2ED8">
              <w:rPr>
                <w:rFonts w:ascii="Arial" w:hAnsi="Arial" w:cs="Arial"/>
                <w:sz w:val="20"/>
                <w:szCs w:val="20"/>
              </w:rPr>
              <w:t>-лист.</w:t>
            </w:r>
          </w:p>
          <w:p w14:paraId="78E38907" w14:textId="59FC8B7E" w:rsidR="00B545C3" w:rsidRPr="003E2ED8" w:rsidRDefault="00695DB8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Калькуляція.</w:t>
            </w:r>
          </w:p>
          <w:p w14:paraId="4C0CD35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Пакет дозвільних документів.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3BB58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86D7724" w14:textId="77777777" w:rsidTr="00BE3F24">
        <w:trPr>
          <w:trHeight w:val="43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2096" w14:textId="495F25D9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Оферти  направити 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10F61" w14:textId="77777777" w:rsidR="00B545C3" w:rsidRPr="0010497E" w:rsidRDefault="00B545C3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hyperlink r:id="rId11" w:history="1"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T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B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Shapoval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@</w:t>
              </w:r>
              <w:proofErr w:type="spellStart"/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metinvestholding</w:t>
              </w:r>
              <w:proofErr w:type="spellEnd"/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com</w:t>
              </w:r>
            </w:hyperlink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7E3DE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29BEC4F" w14:textId="77777777" w:rsidTr="00BE3F24">
        <w:trPr>
          <w:trHeight w:val="51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8276" w14:textId="5B16A96B" w:rsidR="00B545C3" w:rsidRPr="00727AD3" w:rsidRDefault="00727AD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uk-UA"/>
              </w:rPr>
              <w:t>Аріба</w:t>
            </w:r>
            <w:proofErr w:type="spellEnd"/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AF4D" w14:textId="105CA995" w:rsidR="00B545C3" w:rsidRPr="003E2ED8" w:rsidRDefault="00AD4F9F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</w:rPr>
            </w:pPr>
            <w:r w:rsidRPr="00AD4F9F">
              <w:rPr>
                <w:rFonts w:ascii="Arial" w:hAnsi="Arial" w:cs="Arial"/>
              </w:rPr>
              <w:t>WS3232997171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6ECEC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5072C38" w14:textId="77777777" w:rsidTr="00BE3F24">
        <w:trPr>
          <w:trHeight w:val="76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4C9F" w14:textId="00278DE4" w:rsidR="00B545C3" w:rsidRPr="00146F40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</w:t>
            </w:r>
            <w:r w:rsidRPr="00146F40">
              <w:rPr>
                <w:rFonts w:ascii="Arial" w:hAnsi="Arial" w:cs="Arial"/>
                <w:sz w:val="18"/>
                <w:szCs w:val="18"/>
                <w:lang w:val="uk-UA"/>
              </w:rPr>
              <w:t>на весь період потреби за заявками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932E6" w14:textId="5AFA3C2B" w:rsidR="00B545C3" w:rsidRPr="003E2ED8" w:rsidRDefault="008D63AA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31.</w:t>
            </w:r>
            <w:r w:rsidR="009A1CAF">
              <w:rPr>
                <w:rFonts w:ascii="Arial" w:hAnsi="Arial" w:cs="Arial"/>
                <w:lang w:val="uk-UA"/>
              </w:rPr>
              <w:t>12</w:t>
            </w:r>
            <w:r>
              <w:rPr>
                <w:rFonts w:ascii="Arial" w:hAnsi="Arial" w:cs="Arial"/>
                <w:lang w:val="uk-UA"/>
              </w:rPr>
              <w:t>.</w:t>
            </w:r>
            <w:r w:rsidR="00A214E6">
              <w:rPr>
                <w:rFonts w:ascii="Arial" w:hAnsi="Arial" w:cs="Arial"/>
                <w:lang w:val="uk-UA"/>
              </w:rPr>
              <w:t>202</w:t>
            </w:r>
            <w:r w:rsidR="00695DB8">
              <w:rPr>
                <w:rFonts w:ascii="Arial" w:hAnsi="Arial" w:cs="Arial"/>
                <w:lang w:val="uk-UA"/>
              </w:rPr>
              <w:t>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88CF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3A3005A2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A9A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Термін початку прийому оферт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BA0DF" w14:textId="40E26D5B" w:rsidR="00B545C3" w:rsidRPr="003E2ED8" w:rsidRDefault="00F519FE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2</w:t>
            </w:r>
            <w:r w:rsidR="008B6FA6">
              <w:rPr>
                <w:rFonts w:ascii="Arial" w:hAnsi="Arial" w:cs="Arial"/>
                <w:b/>
                <w:lang w:val="uk-UA"/>
              </w:rPr>
              <w:t>1</w:t>
            </w:r>
            <w:r w:rsidR="00695DB8">
              <w:rPr>
                <w:rFonts w:ascii="Arial" w:hAnsi="Arial" w:cs="Arial"/>
                <w:b/>
                <w:lang w:val="uk-UA"/>
              </w:rPr>
              <w:t>.</w:t>
            </w:r>
            <w:r w:rsidR="009A1CAF">
              <w:rPr>
                <w:rFonts w:ascii="Arial" w:hAnsi="Arial" w:cs="Arial"/>
                <w:b/>
                <w:lang w:val="uk-UA"/>
              </w:rPr>
              <w:t>07.202</w:t>
            </w:r>
            <w:r w:rsidR="00614C49">
              <w:rPr>
                <w:rFonts w:ascii="Arial" w:hAnsi="Arial" w:cs="Arial"/>
                <w:b/>
                <w:lang w:val="uk-UA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74649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5A85C8FF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4EAA5" w14:textId="0322FDCD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Термін закінчення прийому оферт 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AB121" w14:textId="1937EBC3" w:rsidR="00B545C3" w:rsidRPr="003E2ED8" w:rsidRDefault="00614C49" w:rsidP="003E2ED8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24.07.2026</w:t>
            </w:r>
            <w:r w:rsidR="00542120">
              <w:rPr>
                <w:rFonts w:ascii="Arial" w:hAnsi="Arial" w:cs="Arial"/>
                <w:b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1C20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7AF94A4" w14:textId="77777777" w:rsidTr="00BE3F24">
        <w:trPr>
          <w:trHeight w:val="126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CC284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20AA" w14:textId="6156D606" w:rsidR="00B545C3" w:rsidRPr="003E2ED8" w:rsidRDefault="00614C49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Технічне завдання</w:t>
            </w:r>
          </w:p>
          <w:p w14:paraId="6AD4E402" w14:textId="77777777" w:rsidR="00B545C3" w:rsidRPr="003E2ED8" w:rsidRDefault="00B545C3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Акт відвідування об’єкту.</w:t>
            </w:r>
          </w:p>
          <w:p w14:paraId="3039DD46" w14:textId="77777777" w:rsidR="00B545C3" w:rsidRDefault="00B545C3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Типовий договір ПрАТ «</w:t>
            </w:r>
            <w:r w:rsidR="003E2ED8" w:rsidRPr="003E2ED8">
              <w:rPr>
                <w:rFonts w:ascii="Arial" w:hAnsi="Arial" w:cs="Arial"/>
                <w:sz w:val="20"/>
                <w:szCs w:val="20"/>
              </w:rPr>
              <w:t>КАМЕТ-СТАЛЬ</w:t>
            </w:r>
            <w:r w:rsidRPr="003E2ED8">
              <w:rPr>
                <w:rFonts w:ascii="Arial" w:hAnsi="Arial" w:cs="Arial"/>
                <w:sz w:val="20"/>
                <w:szCs w:val="20"/>
              </w:rPr>
              <w:t>».</w:t>
            </w:r>
          </w:p>
          <w:p w14:paraId="11D0BBE6" w14:textId="1E59CE16" w:rsidR="00330FDF" w:rsidRPr="003E2ED8" w:rsidRDefault="00330FDF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Шаблон оферти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1B28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</w:t>
            </w:r>
          </w:p>
        </w:tc>
      </w:tr>
      <w:tr w:rsidR="00B545C3" w:rsidRPr="003E2ED8" w14:paraId="2A0EE9E9" w14:textId="77777777" w:rsidTr="00986419">
        <w:trPr>
          <w:trHeight w:val="1238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61984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тендеру (вказати)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DB0CD" w14:textId="26F43113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Тендер проводиться в </w:t>
            </w:r>
            <w:r w:rsidR="00EA11DD">
              <w:rPr>
                <w:rFonts w:ascii="Arial" w:hAnsi="Arial" w:cs="Arial"/>
                <w:sz w:val="20"/>
                <w:szCs w:val="20"/>
                <w:lang w:val="uk-UA"/>
              </w:rPr>
              <w:t>1-н</w:t>
            </w: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 етап</w:t>
            </w:r>
            <w:r w:rsidR="00EA11DD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2D60DA02" w14:textId="53C09160" w:rsidR="00B545C3" w:rsidRPr="00EA11DD" w:rsidRDefault="00B545C3" w:rsidP="00EA11D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85557" w14:textId="77777777" w:rsidR="00B545C3" w:rsidRPr="003E2ED8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72FEC" w14:paraId="5339311A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05A80" w14:textId="77777777" w:rsidR="00B545C3" w:rsidRPr="003E2ED8" w:rsidRDefault="00B545C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Критерії вибору Виконавця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2E1A8" w14:textId="77777777" w:rsidR="00B545C3" w:rsidRPr="000E2475" w:rsidRDefault="00B545C3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E2475">
              <w:rPr>
                <w:rFonts w:ascii="Arial" w:hAnsi="Arial" w:cs="Arial"/>
                <w:sz w:val="20"/>
                <w:szCs w:val="20"/>
                <w:lang w:val="uk-UA"/>
              </w:rPr>
              <w:t>Згода почати виконання робіт за гарантійним листом, мінімальна приведена вартість, умови оплати з найбільшим відстроченням платежу, наявність позитивного досвіду виконання аналогічних робіт, наявність достатньої кількості ремонтного персоналу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45"/>
            </w:tblGrid>
            <w:tr w:rsidR="00693307" w:rsidRPr="000E2475" w14:paraId="638114C9" w14:textId="77777777" w:rsidTr="00F55CA3">
              <w:trPr>
                <w:trHeight w:val="1575"/>
              </w:trPr>
              <w:tc>
                <w:tcPr>
                  <w:tcW w:w="0" w:type="auto"/>
                </w:tcPr>
                <w:p w14:paraId="359E2382" w14:textId="77777777" w:rsidR="00693307" w:rsidRPr="000E2475" w:rsidRDefault="00693307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УВАГА: КОМЕРЦІЙНІ ПРОПОЗИЦІЇ НАДІСЛАНІ НА ЕЛЕКТРОННУ ПОШТУ, АБО БУДЬ-ЯКИМ ІНШИМ СПОСОБОМ ОКРІМ МАЙДАНЧИКУ 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SAP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Ariba</w:t>
                  </w:r>
                  <w:proofErr w:type="spellEnd"/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, НЕ РОЗГЛЯДАЮТЬСЯ, АБО ВИКЛЮЧНО В ІНФОРМАЦІЙНІЙНІЙ ЧАСТИНІ. </w:t>
                  </w:r>
                </w:p>
                <w:p w14:paraId="6CE1A557" w14:textId="77777777" w:rsidR="000F1ABE" w:rsidRPr="000E2475" w:rsidRDefault="000F1ABE" w:rsidP="000F1ABE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 xml:space="preserve">Переможець у торгах на </w:t>
                  </w:r>
                  <w:proofErr w:type="spellStart"/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Аріба</w:t>
                  </w:r>
                  <w:proofErr w:type="spellEnd"/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 xml:space="preserve"> вибирається за низкою чинників, критерій –</w:t>
                  </w:r>
                </w:p>
                <w:p w14:paraId="296A0651" w14:textId="09D6E050" w:rsidR="000F1ABE" w:rsidRPr="000E2475" w:rsidRDefault="000F1ABE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перший ранг – не є ключовим щодо обрання переможця.</w:t>
                  </w:r>
                </w:p>
              </w:tc>
            </w:tr>
          </w:tbl>
          <w:p w14:paraId="6F0CA595" w14:textId="2B48CB10" w:rsidR="00693307" w:rsidRPr="00E06014" w:rsidRDefault="006933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1D828B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i/>
          <w:sz w:val="16"/>
          <w:szCs w:val="16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uk-UA"/>
        </w:rPr>
        <w:t xml:space="preserve">* </w:t>
      </w:r>
      <w:r w:rsidRPr="003E2ED8">
        <w:rPr>
          <w:rFonts w:ascii="Arial" w:hAnsi="Arial" w:cs="Arial"/>
          <w:i/>
          <w:sz w:val="16"/>
          <w:szCs w:val="16"/>
          <w:lang w:val="uk-UA"/>
        </w:rPr>
        <w:t>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3E2ED8">
        <w:rPr>
          <w:rFonts w:ascii="Arial" w:hAnsi="Arial" w:cs="Arial"/>
          <w:bCs/>
          <w:i/>
          <w:sz w:val="16"/>
          <w:szCs w:val="16"/>
          <w:lang w:val="uk-UA"/>
        </w:rPr>
        <w:t>аудитовану</w:t>
      </w:r>
      <w:proofErr w:type="spellEnd"/>
      <w:r w:rsidRPr="003E2ED8">
        <w:rPr>
          <w:rFonts w:ascii="Arial" w:hAnsi="Arial" w:cs="Arial"/>
          <w:i/>
          <w:sz w:val="16"/>
          <w:szCs w:val="16"/>
          <w:lang w:val="uk-UA"/>
        </w:rPr>
        <w:t xml:space="preserve"> і/або завірену керівництвом) за останній звітний період</w:t>
      </w:r>
      <w:r w:rsidRPr="003E2ED8">
        <w:rPr>
          <w:rStyle w:val="aa"/>
          <w:rFonts w:ascii="Arial" w:hAnsi="Arial" w:cs="Arial"/>
          <w:i/>
          <w:sz w:val="16"/>
          <w:szCs w:val="16"/>
          <w:lang w:val="uk-UA"/>
        </w:rPr>
        <w:footnoteReference w:id="1"/>
      </w:r>
      <w:r w:rsidRPr="003E2ED8">
        <w:rPr>
          <w:rFonts w:ascii="Arial" w:hAnsi="Arial" w:cs="Arial"/>
          <w:i/>
          <w:sz w:val="16"/>
          <w:szCs w:val="16"/>
          <w:vertAlign w:val="superscript"/>
          <w:lang w:val="uk-UA"/>
        </w:rPr>
        <w:t>.</w:t>
      </w:r>
    </w:p>
    <w:p w14:paraId="0B25EF02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94ED167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6FC446A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3E2ED8">
        <w:rPr>
          <w:rFonts w:ascii="Arial" w:hAnsi="Arial" w:cs="Arial"/>
          <w:sz w:val="16"/>
          <w:szCs w:val="16"/>
        </w:rPr>
        <w:t xml:space="preserve"> </w:t>
      </w:r>
      <w:r w:rsidRPr="003E2ED8">
        <w:rPr>
          <w:rFonts w:ascii="Arial" w:hAnsi="Arial" w:cs="Arial"/>
          <w:sz w:val="16"/>
          <w:szCs w:val="16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3E2ED8">
          <w:rPr>
            <w:rStyle w:val="ab"/>
            <w:rFonts w:ascii="Arial" w:hAnsi="Arial" w:cs="Arial"/>
            <w:b/>
            <w:bCs/>
            <w:i/>
            <w:iCs/>
            <w:sz w:val="16"/>
            <w:szCs w:val="16"/>
          </w:rPr>
          <w:t>https://metinvestholding.com/ru/procurement/appeals-board</w:t>
        </w:r>
      </w:hyperlink>
    </w:p>
    <w:p w14:paraId="57D7D753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 xml:space="preserve">Згідно з правилами </w:t>
      </w:r>
      <w:proofErr w:type="spellStart"/>
      <w:r w:rsidRPr="003E2ED8">
        <w:rPr>
          <w:rFonts w:ascii="Arial" w:hAnsi="Arial" w:cs="Arial"/>
          <w:sz w:val="16"/>
          <w:szCs w:val="16"/>
          <w:lang w:val="uk-UA"/>
        </w:rPr>
        <w:t>закупівель</w:t>
      </w:r>
      <w:proofErr w:type="spellEnd"/>
      <w:r w:rsidRPr="003E2ED8">
        <w:rPr>
          <w:rFonts w:ascii="Arial" w:hAnsi="Arial" w:cs="Arial"/>
          <w:sz w:val="16"/>
          <w:szCs w:val="16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0E6C76D4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217572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Сподіваємося на взаємовигідне співробітництво.</w:t>
      </w:r>
    </w:p>
    <w:p w14:paraId="0477D049" w14:textId="77777777" w:rsidR="00B545C3" w:rsidRPr="003C7EFA" w:rsidRDefault="00B545C3" w:rsidP="00B545C3">
      <w:pPr>
        <w:spacing w:before="120"/>
        <w:ind w:left="142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Примітка:</w:t>
      </w:r>
    </w:p>
    <w:p w14:paraId="037E34E6" w14:textId="77777777" w:rsidR="00B545C3" w:rsidRPr="003C7EFA" w:rsidRDefault="00B545C3" w:rsidP="00B545C3">
      <w:pPr>
        <w:spacing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lastRenderedPageBreak/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1BC00DC2" w14:textId="77777777" w:rsidR="00B545C3" w:rsidRPr="003C7EFA" w:rsidRDefault="00B545C3" w:rsidP="00B545C3">
      <w:pPr>
        <w:spacing w:before="120"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1F5B1175" w14:textId="77777777" w:rsidR="00F55CA3" w:rsidRDefault="00F55CA3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DB48314" w14:textId="77777777" w:rsidR="004771BD" w:rsidRDefault="004771BD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FA481F2" w14:textId="4AAE64BA" w:rsidR="000661A0" w:rsidRPr="00440207" w:rsidRDefault="000661A0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151A07CB" w14:textId="77777777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Начальник </w:t>
      </w:r>
      <w:r w:rsidRPr="00C16D83">
        <w:rPr>
          <w:rFonts w:ascii="Arial" w:hAnsi="Arial" w:cs="Arial"/>
          <w:b/>
          <w:sz w:val="20"/>
          <w:szCs w:val="20"/>
          <w:lang w:val="uk-UA"/>
        </w:rPr>
        <w:t xml:space="preserve">групи </w:t>
      </w:r>
      <w:proofErr w:type="spellStart"/>
      <w:r w:rsidRPr="00C16D83">
        <w:rPr>
          <w:rFonts w:ascii="Arial" w:hAnsi="Arial" w:cs="Arial"/>
          <w:b/>
          <w:sz w:val="20"/>
          <w:szCs w:val="20"/>
          <w:lang w:val="uk-UA"/>
        </w:rPr>
        <w:t>закупівель</w:t>
      </w:r>
      <w:proofErr w:type="spellEnd"/>
      <w:r w:rsidRPr="00C16D83">
        <w:rPr>
          <w:rFonts w:ascii="Arial" w:hAnsi="Arial" w:cs="Arial"/>
          <w:b/>
          <w:sz w:val="20"/>
          <w:szCs w:val="20"/>
          <w:lang w:val="uk-UA"/>
        </w:rPr>
        <w:t xml:space="preserve"> послуг</w:t>
      </w:r>
    </w:p>
    <w:p w14:paraId="22A9B95C" w14:textId="05215B72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відділу </w:t>
      </w:r>
      <w:proofErr w:type="spellStart"/>
      <w:r w:rsidRPr="00440207">
        <w:rPr>
          <w:rFonts w:ascii="Arial" w:hAnsi="Arial" w:cs="Arial"/>
          <w:b/>
          <w:sz w:val="20"/>
          <w:szCs w:val="20"/>
          <w:lang w:val="uk-UA"/>
        </w:rPr>
        <w:t>закупівель</w:t>
      </w:r>
      <w:proofErr w:type="spellEnd"/>
      <w:r w:rsidRPr="00440207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>
        <w:rPr>
          <w:rFonts w:ascii="Arial" w:hAnsi="Arial" w:cs="Arial"/>
          <w:b/>
          <w:sz w:val="20"/>
          <w:szCs w:val="20"/>
          <w:lang w:val="uk-UA"/>
        </w:rPr>
        <w:t>Т. Б. Шаповал</w:t>
      </w:r>
    </w:p>
    <w:p w14:paraId="206C829E" w14:textId="77777777" w:rsidR="000E2475" w:rsidRDefault="000E2475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503374E0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61C3CCCB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27534F03" w14:textId="77777777" w:rsidR="00367337" w:rsidRDefault="000661A0" w:rsidP="000661A0">
      <w:pPr>
        <w:rPr>
          <w:rFonts w:ascii="Arial" w:hAnsi="Arial" w:cs="Arial"/>
          <w:i/>
          <w:sz w:val="18"/>
          <w:szCs w:val="18"/>
          <w:lang w:val="uk-UA"/>
        </w:rPr>
      </w:pPr>
      <w:proofErr w:type="spellStart"/>
      <w:r w:rsidRPr="003E2ED8">
        <w:rPr>
          <w:rFonts w:ascii="Arial" w:hAnsi="Arial" w:cs="Arial"/>
          <w:i/>
          <w:sz w:val="18"/>
          <w:szCs w:val="18"/>
          <w:lang w:val="uk-UA"/>
        </w:rPr>
        <w:t>тел</w:t>
      </w:r>
      <w:proofErr w:type="spellEnd"/>
      <w:r w:rsidRPr="003E2ED8">
        <w:rPr>
          <w:rFonts w:ascii="Arial" w:hAnsi="Arial" w:cs="Arial"/>
          <w:i/>
          <w:sz w:val="18"/>
          <w:szCs w:val="18"/>
          <w:lang w:val="uk-UA"/>
        </w:rPr>
        <w:t>.</w:t>
      </w:r>
      <w:r w:rsidR="003E2ED8" w:rsidRPr="003E2ED8">
        <w:rPr>
          <w:sz w:val="18"/>
          <w:szCs w:val="18"/>
          <w:lang w:val="uk-UA"/>
        </w:rPr>
        <w:t xml:space="preserve"> </w:t>
      </w:r>
      <w:r w:rsidR="003E2ED8" w:rsidRPr="003E2ED8">
        <w:rPr>
          <w:rFonts w:ascii="Arial" w:hAnsi="Arial" w:cs="Arial"/>
          <w:i/>
          <w:sz w:val="18"/>
          <w:szCs w:val="18"/>
          <w:lang w:val="uk-UA"/>
        </w:rPr>
        <w:t>067-708-73-52</w:t>
      </w:r>
      <w:r w:rsidR="00146F40" w:rsidRPr="0053506B">
        <w:rPr>
          <w:rFonts w:ascii="Arial" w:hAnsi="Arial" w:cs="Arial"/>
          <w:i/>
          <w:sz w:val="18"/>
          <w:szCs w:val="18"/>
          <w:lang w:val="uk-UA"/>
        </w:rPr>
        <w:t xml:space="preserve"> </w:t>
      </w:r>
    </w:p>
    <w:p w14:paraId="3DF4429C" w14:textId="19B88644" w:rsidR="0026038D" w:rsidRPr="0053506B" w:rsidRDefault="000661A0" w:rsidP="000661A0">
      <w:pPr>
        <w:rPr>
          <w:rFonts w:eastAsia="Calibri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en-US"/>
        </w:rPr>
        <w:t>e</w:t>
      </w:r>
      <w:r w:rsidRPr="003E2ED8">
        <w:rPr>
          <w:rFonts w:ascii="Arial" w:hAnsi="Arial" w:cs="Arial"/>
          <w:i/>
          <w:sz w:val="18"/>
          <w:szCs w:val="18"/>
          <w:lang w:val="uk-UA"/>
        </w:rPr>
        <w:t>-</w:t>
      </w:r>
      <w:r w:rsidRPr="003E2ED8">
        <w:rPr>
          <w:rFonts w:ascii="Arial" w:hAnsi="Arial" w:cs="Arial"/>
          <w:i/>
          <w:sz w:val="18"/>
          <w:szCs w:val="18"/>
          <w:lang w:val="en-US"/>
        </w:rPr>
        <w:t>mail</w:t>
      </w:r>
      <w:r w:rsidRPr="003E2ED8">
        <w:rPr>
          <w:rFonts w:ascii="Arial" w:hAnsi="Arial" w:cs="Arial"/>
          <w:i/>
          <w:sz w:val="18"/>
          <w:szCs w:val="18"/>
          <w:lang w:val="uk-UA"/>
        </w:rPr>
        <w:t xml:space="preserve">: </w:t>
      </w:r>
      <w:hyperlink r:id="rId13" w:history="1"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T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B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Shapoval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@</w:t>
        </w:r>
        <w:proofErr w:type="spellStart"/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metinvestholding</w:t>
        </w:r>
        <w:proofErr w:type="spellEnd"/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com</w:t>
        </w:r>
      </w:hyperlink>
    </w:p>
    <w:sectPr w:rsidR="0026038D" w:rsidRPr="0053506B" w:rsidSect="007922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567" w:right="397" w:bottom="397" w:left="1134" w:header="567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B5DC" w14:textId="77777777" w:rsidR="00C80275" w:rsidRDefault="00C80275" w:rsidP="008F4E98">
      <w:pPr>
        <w:pStyle w:val="a3"/>
      </w:pPr>
      <w:r>
        <w:separator/>
      </w:r>
    </w:p>
  </w:endnote>
  <w:endnote w:type="continuationSeparator" w:id="0">
    <w:p w14:paraId="232921DA" w14:textId="77777777" w:rsidR="00C80275" w:rsidRDefault="00C80275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111B7" w14:textId="77777777" w:rsidR="000661A0" w:rsidRDefault="000661A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649A0911" w14:textId="5CD3D4C8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06B">
          <w:rPr>
            <w:noProof/>
          </w:rPr>
          <w:t>2</w:t>
        </w:r>
        <w:r>
          <w:fldChar w:fldCharType="end"/>
        </w:r>
      </w:p>
    </w:sdtContent>
  </w:sdt>
  <w:p w14:paraId="045ABB94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EBE3" w14:textId="77777777" w:rsidR="000661A0" w:rsidRDefault="000661A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FCCAA" w14:textId="77777777" w:rsidR="00C80275" w:rsidRDefault="00C80275" w:rsidP="008F4E98">
      <w:pPr>
        <w:pStyle w:val="a3"/>
      </w:pPr>
      <w:r>
        <w:separator/>
      </w:r>
    </w:p>
  </w:footnote>
  <w:footnote w:type="continuationSeparator" w:id="0">
    <w:p w14:paraId="4B4B6745" w14:textId="77777777" w:rsidR="00C80275" w:rsidRDefault="00C80275" w:rsidP="008F4E98">
      <w:pPr>
        <w:pStyle w:val="a3"/>
      </w:pPr>
      <w:r>
        <w:continuationSeparator/>
      </w:r>
    </w:p>
  </w:footnote>
  <w:footnote w:id="1">
    <w:p w14:paraId="77043A03" w14:textId="77777777" w:rsidR="00B545C3" w:rsidRPr="00EA5AB2" w:rsidRDefault="00B545C3" w:rsidP="00B545C3">
      <w:pPr>
        <w:pStyle w:val="a8"/>
        <w:rPr>
          <w:sz w:val="16"/>
          <w:szCs w:val="16"/>
          <w:lang w:val="uk-UA"/>
        </w:rPr>
      </w:pPr>
      <w:r w:rsidRPr="00EA5AB2">
        <w:rPr>
          <w:rStyle w:val="aa"/>
          <w:sz w:val="16"/>
          <w:szCs w:val="16"/>
          <w:lang w:val="uk-UA"/>
        </w:rPr>
        <w:footnoteRef/>
      </w:r>
      <w:r w:rsidRPr="00EA5AB2">
        <w:rPr>
          <w:sz w:val="16"/>
          <w:szCs w:val="16"/>
          <w:lang w:val="uk-UA"/>
        </w:rPr>
        <w:t xml:space="preserve"> </w:t>
      </w:r>
      <w:r w:rsidRPr="00EA5AB2">
        <w:rPr>
          <w:rFonts w:ascii="Arial" w:hAnsi="Arial" w:cs="Arial"/>
          <w:sz w:val="16"/>
          <w:szCs w:val="16"/>
          <w:lang w:val="uk-UA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D51E" w14:textId="77777777" w:rsidR="000661A0" w:rsidRDefault="000661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D6518B" w:rsidRPr="0005279D" w14:paraId="62B5A08A" w14:textId="77777777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372712" w14:textId="77777777" w:rsidR="00D6518B" w:rsidRDefault="00D6518B" w:rsidP="00D6518B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58241" behindDoc="0" locked="0" layoutInCell="1" allowOverlap="1" wp14:anchorId="08892B0F" wp14:editId="11459334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9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A5ADBD" w14:textId="77777777" w:rsidR="000661A0" w:rsidRPr="00D6744D" w:rsidRDefault="000661A0" w:rsidP="000661A0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4449EA7D" w14:textId="2307104A" w:rsidR="00D6518B" w:rsidRPr="0005279D" w:rsidRDefault="000661A0" w:rsidP="000661A0">
          <w:pPr>
            <w:jc w:val="center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</w:tbl>
  <w:p w14:paraId="6CDCB3E2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9503" w:type="dxa"/>
      <w:tblInd w:w="-5" w:type="dxa"/>
      <w:tblLook w:val="04A0" w:firstRow="1" w:lastRow="0" w:firstColumn="1" w:lastColumn="0" w:noHBand="0" w:noVBand="1"/>
    </w:tblPr>
    <w:tblGrid>
      <w:gridCol w:w="4541"/>
      <w:gridCol w:w="284"/>
      <w:gridCol w:w="4678"/>
    </w:tblGrid>
    <w:tr w:rsidR="00F86A46" w:rsidRPr="00D6744D" w14:paraId="3BE2FA08" w14:textId="77777777" w:rsidTr="007763E5">
      <w:trPr>
        <w:trHeight w:val="563"/>
      </w:trPr>
      <w:tc>
        <w:tcPr>
          <w:tcW w:w="4825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00C30DB" w14:textId="113355AE" w:rsidR="00F86A46" w:rsidRPr="00D6744D" w:rsidRDefault="007763E5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352CE092" wp14:editId="23522824">
                <wp:simplePos x="0" y="0"/>
                <wp:positionH relativeFrom="column">
                  <wp:posOffset>-189865</wp:posOffset>
                </wp:positionH>
                <wp:positionV relativeFrom="paragraph">
                  <wp:posOffset>22225</wp:posOffset>
                </wp:positionV>
                <wp:extent cx="1799590" cy="370840"/>
                <wp:effectExtent l="0" t="0" r="0" b="0"/>
                <wp:wrapNone/>
                <wp:docPr id="10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959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BAEF7D" w14:textId="404D5D15" w:rsidR="00C45C30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24827583" w14:textId="72F8BB47" w:rsidR="00F86A46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 w:rsidR="009B3866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  <w:tr w:rsidR="00F86A46" w:rsidRPr="0067156C" w14:paraId="600123BD" w14:textId="77777777" w:rsidTr="00944EFA">
      <w:tc>
        <w:tcPr>
          <w:tcW w:w="4541" w:type="dxa"/>
          <w:tcBorders>
            <w:top w:val="nil"/>
            <w:left w:val="nil"/>
            <w:bottom w:val="nil"/>
            <w:right w:val="nil"/>
          </w:tcBorders>
        </w:tcPr>
        <w:p w14:paraId="0D9EDDC6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2AEB8BE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3F2134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8D9BAB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73DC11D5" w14:textId="77777777" w:rsidR="00F86A46" w:rsidRPr="00D6744D" w:rsidRDefault="00F86A46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496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C0440" w14:textId="06B681DA" w:rsidR="00810DC6" w:rsidRPr="00C93AF7" w:rsidRDefault="00981022" w:rsidP="00C93AF7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>
            <w:rPr>
              <w:rFonts w:ascii="Arial" w:hAnsi="Arial" w:cs="Arial"/>
              <w:sz w:val="18"/>
              <w:szCs w:val="18"/>
              <w:lang w:val="uk-UA"/>
            </w:rPr>
            <w:t>Місцезнаходження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: </w:t>
          </w:r>
          <w:r>
            <w:rPr>
              <w:rFonts w:ascii="Arial" w:hAnsi="Arial" w:cs="Arial"/>
              <w:sz w:val="18"/>
              <w:szCs w:val="18"/>
              <w:lang w:val="uk-UA"/>
            </w:rPr>
            <w:t xml:space="preserve">Україна,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51925,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Дніпропетровська обл.,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м. </w:t>
          </w:r>
          <w:proofErr w:type="spellStart"/>
          <w:r w:rsidR="00C93AF7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="00C93AF7">
            <w:rPr>
              <w:rFonts w:ascii="Arial" w:hAnsi="Arial" w:cs="Arial"/>
              <w:sz w:val="18"/>
              <w:szCs w:val="18"/>
              <w:lang w:val="uk-UA"/>
            </w:rPr>
            <w:t>, вул. Соборна, 18</w:t>
          </w:r>
          <w:r w:rsidR="00C93AF7" w:rsidRPr="00C93AF7">
            <w:rPr>
              <w:rFonts w:ascii="Arial" w:hAnsi="Arial" w:cs="Arial"/>
              <w:sz w:val="18"/>
              <w:szCs w:val="18"/>
            </w:rPr>
            <w:t>б</w:t>
          </w:r>
        </w:p>
        <w:p w14:paraId="427F36F7" w14:textId="115C8D11" w:rsidR="00F86A46" w:rsidRPr="0010283F" w:rsidRDefault="0010283F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Ідентифікаційний код</w:t>
          </w:r>
          <w:r w:rsidR="00A834E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>05393085</w:t>
          </w:r>
          <w:r w:rsidR="00F93783" w:rsidRPr="0010283F">
            <w:rPr>
              <w:rFonts w:ascii="Arial" w:hAnsi="Arial" w:cs="Arial"/>
              <w:sz w:val="18"/>
              <w:szCs w:val="18"/>
              <w:lang w:val="uk-UA"/>
            </w:rPr>
            <w:t>,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ІПН 053930804037</w:t>
          </w:r>
          <w:r>
            <w:rPr>
              <w:rFonts w:ascii="Arial" w:hAnsi="Arial" w:cs="Arial"/>
              <w:sz w:val="18"/>
              <w:szCs w:val="18"/>
              <w:lang w:val="uk-UA"/>
            </w:rPr>
            <w:t>.</w:t>
          </w:r>
        </w:p>
        <w:p w14:paraId="4DDBC110" w14:textId="3372D022" w:rsidR="00F86A46" w:rsidRPr="0010283F" w:rsidRDefault="00F86A46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в 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>А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>Т «ПУМБ»</w:t>
          </w:r>
        </w:p>
        <w:p w14:paraId="028A6DF7" w14:textId="59D219F5" w:rsidR="00F86A46" w:rsidRPr="0010283F" w:rsidRDefault="00C45C30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10283F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.: 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(0569) </w:t>
          </w:r>
          <w:r w:rsidR="00E37ED7" w:rsidRPr="0010283F">
            <w:rPr>
              <w:rFonts w:ascii="Arial" w:hAnsi="Arial" w:cs="Arial"/>
              <w:sz w:val="18"/>
              <w:szCs w:val="18"/>
              <w:lang w:val="uk-UA"/>
            </w:rPr>
            <w:t>58-9</w:t>
          </w:r>
          <w:r w:rsidR="00AA28E5" w:rsidRPr="0010283F">
            <w:rPr>
              <w:rFonts w:ascii="Arial" w:hAnsi="Arial" w:cs="Arial"/>
              <w:sz w:val="18"/>
              <w:szCs w:val="18"/>
              <w:lang w:val="uk-UA"/>
            </w:rPr>
            <w:t>1-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>49</w:t>
          </w:r>
        </w:p>
        <w:p w14:paraId="13A94678" w14:textId="6AAE556E" w:rsidR="00F86A46" w:rsidRPr="00BD04BB" w:rsidRDefault="00C45C30" w:rsidP="00944EFA">
          <w:pPr>
            <w:pStyle w:val="ad"/>
            <w:ind w:left="178" w:right="-102"/>
            <w:rPr>
              <w:rFonts w:ascii="Arial" w:hAnsi="Arial" w:cs="Arial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E-</w:t>
          </w:r>
          <w:proofErr w:type="spellStart"/>
          <w:r w:rsidRPr="0010283F">
            <w:rPr>
              <w:rFonts w:ascii="Arial" w:hAnsi="Arial" w:cs="Arial"/>
              <w:sz w:val="18"/>
              <w:szCs w:val="18"/>
              <w:lang w:val="uk-UA"/>
            </w:rPr>
            <w:t>mail</w:t>
          </w:r>
          <w:proofErr w:type="spellEnd"/>
          <w:r w:rsidRPr="00D7092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="00C93AF7" w:rsidRPr="00D7092C">
            <w:rPr>
              <w:rFonts w:ascii="Arial" w:eastAsia="Times New Roman" w:hAnsi="Arial" w:cs="Arial"/>
              <w:color w:val="FF0000"/>
              <w:sz w:val="18"/>
              <w:szCs w:val="18"/>
              <w:u w:val="single"/>
              <w:lang w:val="en-US"/>
            </w:rPr>
            <w:t xml:space="preserve"> </w:t>
          </w:r>
          <w:hyperlink r:id="rId2" w:history="1">
            <w:r w:rsidR="00C93AF7" w:rsidRPr="00D7092C">
              <w:rPr>
                <w:rFonts w:ascii="Arial" w:eastAsia="Times New Roman" w:hAnsi="Arial" w:cs="Arial"/>
                <w:sz w:val="18"/>
                <w:szCs w:val="18"/>
                <w:u w:val="single"/>
                <w:lang w:val="en-US"/>
              </w:rPr>
              <w:t>office.kamet-steel@metinvestholding.com</w:t>
            </w:r>
          </w:hyperlink>
        </w:p>
      </w:tc>
    </w:tr>
  </w:tbl>
  <w:p w14:paraId="26C4F8B5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6B9C"/>
    <w:multiLevelType w:val="hybridMultilevel"/>
    <w:tmpl w:val="CAC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984211"/>
    <w:multiLevelType w:val="hybridMultilevel"/>
    <w:tmpl w:val="A4668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683E06"/>
    <w:multiLevelType w:val="hybridMultilevel"/>
    <w:tmpl w:val="556A4894"/>
    <w:lvl w:ilvl="0" w:tplc="C124216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2B04"/>
    <w:multiLevelType w:val="hybridMultilevel"/>
    <w:tmpl w:val="E3A0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9440B"/>
    <w:multiLevelType w:val="hybridMultilevel"/>
    <w:tmpl w:val="8F867642"/>
    <w:lvl w:ilvl="0" w:tplc="1646DF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92DD9"/>
    <w:multiLevelType w:val="hybridMultilevel"/>
    <w:tmpl w:val="F8FC7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981687A"/>
    <w:multiLevelType w:val="hybridMultilevel"/>
    <w:tmpl w:val="D51663F8"/>
    <w:lvl w:ilvl="0" w:tplc="B1627A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40E40"/>
    <w:multiLevelType w:val="hybridMultilevel"/>
    <w:tmpl w:val="AC4671F6"/>
    <w:lvl w:ilvl="0" w:tplc="2A8A4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8096C45"/>
    <w:multiLevelType w:val="hybridMultilevel"/>
    <w:tmpl w:val="95BCE5E6"/>
    <w:lvl w:ilvl="0" w:tplc="C8F4E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CE54A9B"/>
    <w:multiLevelType w:val="hybridMultilevel"/>
    <w:tmpl w:val="51C699F4"/>
    <w:lvl w:ilvl="0" w:tplc="9C2477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46F9C"/>
    <w:multiLevelType w:val="hybridMultilevel"/>
    <w:tmpl w:val="9E5CA254"/>
    <w:lvl w:ilvl="0" w:tplc="A552A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74057"/>
    <w:multiLevelType w:val="hybridMultilevel"/>
    <w:tmpl w:val="40508D22"/>
    <w:lvl w:ilvl="0" w:tplc="583A39B4">
      <w:start w:val="23"/>
      <w:numFmt w:val="bullet"/>
      <w:lvlText w:val="-"/>
      <w:lvlJc w:val="left"/>
      <w:pPr>
        <w:ind w:left="5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1401754115">
    <w:abstractNumId w:val="16"/>
  </w:num>
  <w:num w:numId="2" w16cid:durableId="1686663481">
    <w:abstractNumId w:val="3"/>
  </w:num>
  <w:num w:numId="3" w16cid:durableId="1115639375">
    <w:abstractNumId w:val="10"/>
  </w:num>
  <w:num w:numId="4" w16cid:durableId="1764181405">
    <w:abstractNumId w:val="18"/>
  </w:num>
  <w:num w:numId="5" w16cid:durableId="387732371">
    <w:abstractNumId w:val="14"/>
  </w:num>
  <w:num w:numId="6" w16cid:durableId="1642227376">
    <w:abstractNumId w:val="4"/>
  </w:num>
  <w:num w:numId="7" w16cid:durableId="1225994585">
    <w:abstractNumId w:val="8"/>
  </w:num>
  <w:num w:numId="8" w16cid:durableId="150341347">
    <w:abstractNumId w:val="1"/>
  </w:num>
  <w:num w:numId="9" w16cid:durableId="711004779">
    <w:abstractNumId w:val="5"/>
  </w:num>
  <w:num w:numId="10" w16cid:durableId="1018854837">
    <w:abstractNumId w:val="7"/>
  </w:num>
  <w:num w:numId="11" w16cid:durableId="396708732">
    <w:abstractNumId w:val="17"/>
  </w:num>
  <w:num w:numId="12" w16cid:durableId="1616791076">
    <w:abstractNumId w:val="12"/>
  </w:num>
  <w:num w:numId="13" w16cid:durableId="2008286878">
    <w:abstractNumId w:val="13"/>
  </w:num>
  <w:num w:numId="14" w16cid:durableId="2070416557">
    <w:abstractNumId w:val="15"/>
  </w:num>
  <w:num w:numId="15" w16cid:durableId="779497058">
    <w:abstractNumId w:val="0"/>
  </w:num>
  <w:num w:numId="16" w16cid:durableId="1628242470">
    <w:abstractNumId w:val="6"/>
  </w:num>
  <w:num w:numId="17" w16cid:durableId="170990954">
    <w:abstractNumId w:val="9"/>
  </w:num>
  <w:num w:numId="18" w16cid:durableId="1355879910">
    <w:abstractNumId w:val="11"/>
  </w:num>
  <w:num w:numId="19" w16cid:durableId="1347707587">
    <w:abstractNumId w:val="19"/>
  </w:num>
  <w:num w:numId="20" w16cid:durableId="16648158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123C"/>
    <w:rsid w:val="00002A3B"/>
    <w:rsid w:val="0000664F"/>
    <w:rsid w:val="00011757"/>
    <w:rsid w:val="00011D7D"/>
    <w:rsid w:val="00013555"/>
    <w:rsid w:val="0001746B"/>
    <w:rsid w:val="000178D4"/>
    <w:rsid w:val="00020194"/>
    <w:rsid w:val="00021171"/>
    <w:rsid w:val="0002573E"/>
    <w:rsid w:val="00025CF6"/>
    <w:rsid w:val="00027156"/>
    <w:rsid w:val="00032A68"/>
    <w:rsid w:val="00033FE9"/>
    <w:rsid w:val="00034B88"/>
    <w:rsid w:val="0003500D"/>
    <w:rsid w:val="00035716"/>
    <w:rsid w:val="00036B44"/>
    <w:rsid w:val="000420FD"/>
    <w:rsid w:val="0004286D"/>
    <w:rsid w:val="000433E8"/>
    <w:rsid w:val="00043611"/>
    <w:rsid w:val="00043F83"/>
    <w:rsid w:val="0005150F"/>
    <w:rsid w:val="00051B84"/>
    <w:rsid w:val="00051C31"/>
    <w:rsid w:val="0005212B"/>
    <w:rsid w:val="0005250B"/>
    <w:rsid w:val="0005279D"/>
    <w:rsid w:val="000541C2"/>
    <w:rsid w:val="000548BD"/>
    <w:rsid w:val="00054973"/>
    <w:rsid w:val="00055FC2"/>
    <w:rsid w:val="000564E2"/>
    <w:rsid w:val="000565BF"/>
    <w:rsid w:val="00057DA1"/>
    <w:rsid w:val="0006001C"/>
    <w:rsid w:val="000607A5"/>
    <w:rsid w:val="0006154C"/>
    <w:rsid w:val="0006210A"/>
    <w:rsid w:val="0006348F"/>
    <w:rsid w:val="0006354C"/>
    <w:rsid w:val="00063C45"/>
    <w:rsid w:val="00063F9F"/>
    <w:rsid w:val="00065D7C"/>
    <w:rsid w:val="000661A0"/>
    <w:rsid w:val="000669E3"/>
    <w:rsid w:val="00066D5E"/>
    <w:rsid w:val="000672B7"/>
    <w:rsid w:val="00067BA9"/>
    <w:rsid w:val="00070420"/>
    <w:rsid w:val="00070619"/>
    <w:rsid w:val="00072CC7"/>
    <w:rsid w:val="000731D4"/>
    <w:rsid w:val="0007340F"/>
    <w:rsid w:val="000735D5"/>
    <w:rsid w:val="0007693F"/>
    <w:rsid w:val="0007795D"/>
    <w:rsid w:val="0007798E"/>
    <w:rsid w:val="00077A40"/>
    <w:rsid w:val="00080686"/>
    <w:rsid w:val="000813FB"/>
    <w:rsid w:val="000832DB"/>
    <w:rsid w:val="00086442"/>
    <w:rsid w:val="00087465"/>
    <w:rsid w:val="00090879"/>
    <w:rsid w:val="000913AB"/>
    <w:rsid w:val="00091FEA"/>
    <w:rsid w:val="00094314"/>
    <w:rsid w:val="00096564"/>
    <w:rsid w:val="000A04F7"/>
    <w:rsid w:val="000A3392"/>
    <w:rsid w:val="000A345F"/>
    <w:rsid w:val="000A3869"/>
    <w:rsid w:val="000A5BE0"/>
    <w:rsid w:val="000A5FF0"/>
    <w:rsid w:val="000A7392"/>
    <w:rsid w:val="000B1CBD"/>
    <w:rsid w:val="000B4E7F"/>
    <w:rsid w:val="000B53EE"/>
    <w:rsid w:val="000B68CB"/>
    <w:rsid w:val="000C581D"/>
    <w:rsid w:val="000C6D51"/>
    <w:rsid w:val="000D0E39"/>
    <w:rsid w:val="000D3251"/>
    <w:rsid w:val="000D426E"/>
    <w:rsid w:val="000D5499"/>
    <w:rsid w:val="000D64A7"/>
    <w:rsid w:val="000D66A8"/>
    <w:rsid w:val="000D6BBE"/>
    <w:rsid w:val="000E03C6"/>
    <w:rsid w:val="000E1309"/>
    <w:rsid w:val="000E2475"/>
    <w:rsid w:val="000E3775"/>
    <w:rsid w:val="000E411C"/>
    <w:rsid w:val="000E47AA"/>
    <w:rsid w:val="000E50CF"/>
    <w:rsid w:val="000E5726"/>
    <w:rsid w:val="000E5BFB"/>
    <w:rsid w:val="000E71D9"/>
    <w:rsid w:val="000F1ABE"/>
    <w:rsid w:val="000F229B"/>
    <w:rsid w:val="000F2641"/>
    <w:rsid w:val="000F332E"/>
    <w:rsid w:val="000F4768"/>
    <w:rsid w:val="000F478A"/>
    <w:rsid w:val="000F4816"/>
    <w:rsid w:val="000F68CB"/>
    <w:rsid w:val="000F7AA7"/>
    <w:rsid w:val="0010283F"/>
    <w:rsid w:val="0010497E"/>
    <w:rsid w:val="001053DD"/>
    <w:rsid w:val="00107A61"/>
    <w:rsid w:val="001103F6"/>
    <w:rsid w:val="00113BE9"/>
    <w:rsid w:val="00116008"/>
    <w:rsid w:val="00116296"/>
    <w:rsid w:val="00117B42"/>
    <w:rsid w:val="00117DCB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52FA"/>
    <w:rsid w:val="001360B4"/>
    <w:rsid w:val="00136380"/>
    <w:rsid w:val="00142E22"/>
    <w:rsid w:val="00143A86"/>
    <w:rsid w:val="001445CD"/>
    <w:rsid w:val="00146F40"/>
    <w:rsid w:val="00147180"/>
    <w:rsid w:val="0014766C"/>
    <w:rsid w:val="00150454"/>
    <w:rsid w:val="001517E0"/>
    <w:rsid w:val="00152F95"/>
    <w:rsid w:val="0015571F"/>
    <w:rsid w:val="00155E0E"/>
    <w:rsid w:val="00157EB5"/>
    <w:rsid w:val="00160144"/>
    <w:rsid w:val="001619AB"/>
    <w:rsid w:val="00164D46"/>
    <w:rsid w:val="00165193"/>
    <w:rsid w:val="00167210"/>
    <w:rsid w:val="00167968"/>
    <w:rsid w:val="00167A9E"/>
    <w:rsid w:val="00170831"/>
    <w:rsid w:val="00173870"/>
    <w:rsid w:val="00174756"/>
    <w:rsid w:val="00175F39"/>
    <w:rsid w:val="001776C0"/>
    <w:rsid w:val="00177F81"/>
    <w:rsid w:val="00177F8B"/>
    <w:rsid w:val="00180FF6"/>
    <w:rsid w:val="001838BB"/>
    <w:rsid w:val="001843F6"/>
    <w:rsid w:val="00184BC3"/>
    <w:rsid w:val="00186739"/>
    <w:rsid w:val="00186B54"/>
    <w:rsid w:val="00186BE0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6548"/>
    <w:rsid w:val="001A0028"/>
    <w:rsid w:val="001A084D"/>
    <w:rsid w:val="001A1FD4"/>
    <w:rsid w:val="001A69B0"/>
    <w:rsid w:val="001A6A71"/>
    <w:rsid w:val="001A6F40"/>
    <w:rsid w:val="001B006F"/>
    <w:rsid w:val="001B01BF"/>
    <w:rsid w:val="001B1CD6"/>
    <w:rsid w:val="001B3F89"/>
    <w:rsid w:val="001B71FD"/>
    <w:rsid w:val="001B7CF8"/>
    <w:rsid w:val="001C0A09"/>
    <w:rsid w:val="001C56F6"/>
    <w:rsid w:val="001C5D66"/>
    <w:rsid w:val="001C70E9"/>
    <w:rsid w:val="001D0797"/>
    <w:rsid w:val="001D106B"/>
    <w:rsid w:val="001D1346"/>
    <w:rsid w:val="001D1751"/>
    <w:rsid w:val="001D1F96"/>
    <w:rsid w:val="001D6DED"/>
    <w:rsid w:val="001E0BFA"/>
    <w:rsid w:val="001E2380"/>
    <w:rsid w:val="001E31D2"/>
    <w:rsid w:val="001E3A77"/>
    <w:rsid w:val="001E6B3F"/>
    <w:rsid w:val="001F0670"/>
    <w:rsid w:val="001F3B74"/>
    <w:rsid w:val="001F5C84"/>
    <w:rsid w:val="001F6CD3"/>
    <w:rsid w:val="001F6DC7"/>
    <w:rsid w:val="00202C3C"/>
    <w:rsid w:val="002048B3"/>
    <w:rsid w:val="00204922"/>
    <w:rsid w:val="0020587B"/>
    <w:rsid w:val="00205BF8"/>
    <w:rsid w:val="00205E1A"/>
    <w:rsid w:val="00206C61"/>
    <w:rsid w:val="0021026D"/>
    <w:rsid w:val="00210360"/>
    <w:rsid w:val="002115B1"/>
    <w:rsid w:val="002115C8"/>
    <w:rsid w:val="00211754"/>
    <w:rsid w:val="002117C1"/>
    <w:rsid w:val="002163F4"/>
    <w:rsid w:val="00220144"/>
    <w:rsid w:val="002227C3"/>
    <w:rsid w:val="00222A68"/>
    <w:rsid w:val="00223EF9"/>
    <w:rsid w:val="00224890"/>
    <w:rsid w:val="00224E91"/>
    <w:rsid w:val="0022592A"/>
    <w:rsid w:val="00225995"/>
    <w:rsid w:val="00225BD3"/>
    <w:rsid w:val="00226AD4"/>
    <w:rsid w:val="00227B9B"/>
    <w:rsid w:val="00230643"/>
    <w:rsid w:val="002406C3"/>
    <w:rsid w:val="00240EE1"/>
    <w:rsid w:val="0024152E"/>
    <w:rsid w:val="00244DA7"/>
    <w:rsid w:val="00246378"/>
    <w:rsid w:val="00246B9C"/>
    <w:rsid w:val="002476C7"/>
    <w:rsid w:val="00251008"/>
    <w:rsid w:val="00253588"/>
    <w:rsid w:val="002554D4"/>
    <w:rsid w:val="0026038D"/>
    <w:rsid w:val="00260C0F"/>
    <w:rsid w:val="00262331"/>
    <w:rsid w:val="002623B6"/>
    <w:rsid w:val="0026265B"/>
    <w:rsid w:val="0026301D"/>
    <w:rsid w:val="00265039"/>
    <w:rsid w:val="00267DBF"/>
    <w:rsid w:val="0027126D"/>
    <w:rsid w:val="00272314"/>
    <w:rsid w:val="00272505"/>
    <w:rsid w:val="0027654A"/>
    <w:rsid w:val="0028058F"/>
    <w:rsid w:val="00282215"/>
    <w:rsid w:val="002845DA"/>
    <w:rsid w:val="002850E9"/>
    <w:rsid w:val="00285BD1"/>
    <w:rsid w:val="00286955"/>
    <w:rsid w:val="00287099"/>
    <w:rsid w:val="00287C54"/>
    <w:rsid w:val="00291BFD"/>
    <w:rsid w:val="002930F2"/>
    <w:rsid w:val="00296408"/>
    <w:rsid w:val="002A1451"/>
    <w:rsid w:val="002A1D3B"/>
    <w:rsid w:val="002A21F2"/>
    <w:rsid w:val="002A2D5D"/>
    <w:rsid w:val="002A34BC"/>
    <w:rsid w:val="002A3A84"/>
    <w:rsid w:val="002A40F4"/>
    <w:rsid w:val="002A5CBD"/>
    <w:rsid w:val="002A5E45"/>
    <w:rsid w:val="002A66B1"/>
    <w:rsid w:val="002A6D62"/>
    <w:rsid w:val="002A725C"/>
    <w:rsid w:val="002A7813"/>
    <w:rsid w:val="002B05CD"/>
    <w:rsid w:val="002B3059"/>
    <w:rsid w:val="002B34A1"/>
    <w:rsid w:val="002B3AFC"/>
    <w:rsid w:val="002B409F"/>
    <w:rsid w:val="002B5618"/>
    <w:rsid w:val="002C1A1C"/>
    <w:rsid w:val="002C23E1"/>
    <w:rsid w:val="002C2849"/>
    <w:rsid w:val="002C3413"/>
    <w:rsid w:val="002C355E"/>
    <w:rsid w:val="002C5B46"/>
    <w:rsid w:val="002D1669"/>
    <w:rsid w:val="002D3392"/>
    <w:rsid w:val="002D7C4E"/>
    <w:rsid w:val="002E09AB"/>
    <w:rsid w:val="002E100B"/>
    <w:rsid w:val="002E1037"/>
    <w:rsid w:val="002E18FB"/>
    <w:rsid w:val="002E4C68"/>
    <w:rsid w:val="002E7D40"/>
    <w:rsid w:val="002F202A"/>
    <w:rsid w:val="002F3581"/>
    <w:rsid w:val="002F3992"/>
    <w:rsid w:val="002F40D6"/>
    <w:rsid w:val="002F596D"/>
    <w:rsid w:val="002F5E57"/>
    <w:rsid w:val="002F5F0A"/>
    <w:rsid w:val="002F6A5F"/>
    <w:rsid w:val="002F7653"/>
    <w:rsid w:val="00300C75"/>
    <w:rsid w:val="003074F7"/>
    <w:rsid w:val="00310658"/>
    <w:rsid w:val="00312AB3"/>
    <w:rsid w:val="0031380D"/>
    <w:rsid w:val="003150C1"/>
    <w:rsid w:val="00322716"/>
    <w:rsid w:val="0032363E"/>
    <w:rsid w:val="00323886"/>
    <w:rsid w:val="003240CC"/>
    <w:rsid w:val="0032560A"/>
    <w:rsid w:val="003260CB"/>
    <w:rsid w:val="00327742"/>
    <w:rsid w:val="00330FDF"/>
    <w:rsid w:val="00331292"/>
    <w:rsid w:val="003318BF"/>
    <w:rsid w:val="00331A21"/>
    <w:rsid w:val="00334872"/>
    <w:rsid w:val="00335F46"/>
    <w:rsid w:val="00336998"/>
    <w:rsid w:val="00340A7C"/>
    <w:rsid w:val="003435EC"/>
    <w:rsid w:val="00344465"/>
    <w:rsid w:val="003462D2"/>
    <w:rsid w:val="00347955"/>
    <w:rsid w:val="00350BBB"/>
    <w:rsid w:val="003542B4"/>
    <w:rsid w:val="00354A1E"/>
    <w:rsid w:val="00354B1C"/>
    <w:rsid w:val="00355022"/>
    <w:rsid w:val="00357C33"/>
    <w:rsid w:val="00357D82"/>
    <w:rsid w:val="003602F4"/>
    <w:rsid w:val="003613CF"/>
    <w:rsid w:val="00362E0A"/>
    <w:rsid w:val="00363211"/>
    <w:rsid w:val="00363E2E"/>
    <w:rsid w:val="00364AFB"/>
    <w:rsid w:val="00365037"/>
    <w:rsid w:val="003660C5"/>
    <w:rsid w:val="00366EDE"/>
    <w:rsid w:val="00367337"/>
    <w:rsid w:val="00367DA8"/>
    <w:rsid w:val="00370462"/>
    <w:rsid w:val="003707DE"/>
    <w:rsid w:val="00370A7B"/>
    <w:rsid w:val="003726AF"/>
    <w:rsid w:val="00372FEC"/>
    <w:rsid w:val="00374083"/>
    <w:rsid w:val="00376652"/>
    <w:rsid w:val="00376EDF"/>
    <w:rsid w:val="00383701"/>
    <w:rsid w:val="00384B41"/>
    <w:rsid w:val="0038568A"/>
    <w:rsid w:val="00385943"/>
    <w:rsid w:val="00391D8B"/>
    <w:rsid w:val="00392D92"/>
    <w:rsid w:val="003953D9"/>
    <w:rsid w:val="003964B5"/>
    <w:rsid w:val="003A0D8E"/>
    <w:rsid w:val="003A0E77"/>
    <w:rsid w:val="003A28F7"/>
    <w:rsid w:val="003A2D94"/>
    <w:rsid w:val="003A3D99"/>
    <w:rsid w:val="003A503A"/>
    <w:rsid w:val="003A5383"/>
    <w:rsid w:val="003A6557"/>
    <w:rsid w:val="003A6752"/>
    <w:rsid w:val="003A6C28"/>
    <w:rsid w:val="003B2405"/>
    <w:rsid w:val="003B2658"/>
    <w:rsid w:val="003B38E3"/>
    <w:rsid w:val="003B4B0E"/>
    <w:rsid w:val="003B6A5B"/>
    <w:rsid w:val="003B73E2"/>
    <w:rsid w:val="003B7491"/>
    <w:rsid w:val="003C0509"/>
    <w:rsid w:val="003C279F"/>
    <w:rsid w:val="003C3519"/>
    <w:rsid w:val="003C3A44"/>
    <w:rsid w:val="003C56FC"/>
    <w:rsid w:val="003C5ED3"/>
    <w:rsid w:val="003C699B"/>
    <w:rsid w:val="003C7898"/>
    <w:rsid w:val="003C7EFA"/>
    <w:rsid w:val="003C7FDB"/>
    <w:rsid w:val="003D07D6"/>
    <w:rsid w:val="003D347C"/>
    <w:rsid w:val="003D5771"/>
    <w:rsid w:val="003D64BD"/>
    <w:rsid w:val="003D6760"/>
    <w:rsid w:val="003E0F70"/>
    <w:rsid w:val="003E18BA"/>
    <w:rsid w:val="003E1F32"/>
    <w:rsid w:val="003E27FB"/>
    <w:rsid w:val="003E2ED8"/>
    <w:rsid w:val="003E4894"/>
    <w:rsid w:val="003E65A9"/>
    <w:rsid w:val="003E7F35"/>
    <w:rsid w:val="003F1AC3"/>
    <w:rsid w:val="003F2501"/>
    <w:rsid w:val="003F364A"/>
    <w:rsid w:val="003F4231"/>
    <w:rsid w:val="00400714"/>
    <w:rsid w:val="00400721"/>
    <w:rsid w:val="00401BD0"/>
    <w:rsid w:val="0040317D"/>
    <w:rsid w:val="00405798"/>
    <w:rsid w:val="004059B8"/>
    <w:rsid w:val="00406086"/>
    <w:rsid w:val="004125C5"/>
    <w:rsid w:val="004148DA"/>
    <w:rsid w:val="0041504C"/>
    <w:rsid w:val="004162C6"/>
    <w:rsid w:val="00416F90"/>
    <w:rsid w:val="00420F33"/>
    <w:rsid w:val="00421995"/>
    <w:rsid w:val="004225D0"/>
    <w:rsid w:val="0042289C"/>
    <w:rsid w:val="00423EBD"/>
    <w:rsid w:val="00426900"/>
    <w:rsid w:val="00431109"/>
    <w:rsid w:val="00431DC9"/>
    <w:rsid w:val="0043363E"/>
    <w:rsid w:val="00436473"/>
    <w:rsid w:val="00436576"/>
    <w:rsid w:val="0043712A"/>
    <w:rsid w:val="00440412"/>
    <w:rsid w:val="004428EA"/>
    <w:rsid w:val="0044492E"/>
    <w:rsid w:val="004450CA"/>
    <w:rsid w:val="00445219"/>
    <w:rsid w:val="00445B76"/>
    <w:rsid w:val="00446475"/>
    <w:rsid w:val="004469DD"/>
    <w:rsid w:val="004508CB"/>
    <w:rsid w:val="0045381F"/>
    <w:rsid w:val="00453A04"/>
    <w:rsid w:val="004547A3"/>
    <w:rsid w:val="00454AB1"/>
    <w:rsid w:val="00455F9B"/>
    <w:rsid w:val="0045690B"/>
    <w:rsid w:val="00457C02"/>
    <w:rsid w:val="0046008C"/>
    <w:rsid w:val="00460D8F"/>
    <w:rsid w:val="0046154B"/>
    <w:rsid w:val="00461692"/>
    <w:rsid w:val="00463114"/>
    <w:rsid w:val="00463A69"/>
    <w:rsid w:val="00464906"/>
    <w:rsid w:val="0046738A"/>
    <w:rsid w:val="00467586"/>
    <w:rsid w:val="00470479"/>
    <w:rsid w:val="00470585"/>
    <w:rsid w:val="004761ED"/>
    <w:rsid w:val="004771BD"/>
    <w:rsid w:val="00477342"/>
    <w:rsid w:val="00480471"/>
    <w:rsid w:val="0048702E"/>
    <w:rsid w:val="00487377"/>
    <w:rsid w:val="00487447"/>
    <w:rsid w:val="00491C63"/>
    <w:rsid w:val="00492932"/>
    <w:rsid w:val="00493972"/>
    <w:rsid w:val="00494602"/>
    <w:rsid w:val="004952DB"/>
    <w:rsid w:val="0049576D"/>
    <w:rsid w:val="00496031"/>
    <w:rsid w:val="004971EC"/>
    <w:rsid w:val="00497561"/>
    <w:rsid w:val="004A0090"/>
    <w:rsid w:val="004A146D"/>
    <w:rsid w:val="004A6981"/>
    <w:rsid w:val="004B04EE"/>
    <w:rsid w:val="004B05CC"/>
    <w:rsid w:val="004B0891"/>
    <w:rsid w:val="004B0B1C"/>
    <w:rsid w:val="004B1733"/>
    <w:rsid w:val="004B1AD3"/>
    <w:rsid w:val="004B1BEC"/>
    <w:rsid w:val="004B336F"/>
    <w:rsid w:val="004B353F"/>
    <w:rsid w:val="004B5681"/>
    <w:rsid w:val="004B6EC7"/>
    <w:rsid w:val="004B7AC8"/>
    <w:rsid w:val="004C165F"/>
    <w:rsid w:val="004C2D30"/>
    <w:rsid w:val="004C5095"/>
    <w:rsid w:val="004C760E"/>
    <w:rsid w:val="004D0284"/>
    <w:rsid w:val="004D130F"/>
    <w:rsid w:val="004D21BF"/>
    <w:rsid w:val="004D2B47"/>
    <w:rsid w:val="004D382C"/>
    <w:rsid w:val="004D3A5E"/>
    <w:rsid w:val="004D50D2"/>
    <w:rsid w:val="004D58B3"/>
    <w:rsid w:val="004D6864"/>
    <w:rsid w:val="004D72A8"/>
    <w:rsid w:val="004E03A4"/>
    <w:rsid w:val="004E08A2"/>
    <w:rsid w:val="004E0DA5"/>
    <w:rsid w:val="004E14B6"/>
    <w:rsid w:val="004E2C4B"/>
    <w:rsid w:val="004E3671"/>
    <w:rsid w:val="004E36D9"/>
    <w:rsid w:val="004E3F03"/>
    <w:rsid w:val="004E5AF6"/>
    <w:rsid w:val="004E6D62"/>
    <w:rsid w:val="004F008A"/>
    <w:rsid w:val="004F0F8E"/>
    <w:rsid w:val="004F1CDA"/>
    <w:rsid w:val="004F231A"/>
    <w:rsid w:val="004F27CB"/>
    <w:rsid w:val="004F4F41"/>
    <w:rsid w:val="004F6D03"/>
    <w:rsid w:val="004F7061"/>
    <w:rsid w:val="004F7DE4"/>
    <w:rsid w:val="00500821"/>
    <w:rsid w:val="00501706"/>
    <w:rsid w:val="00503893"/>
    <w:rsid w:val="005044C9"/>
    <w:rsid w:val="00504563"/>
    <w:rsid w:val="005058DA"/>
    <w:rsid w:val="005065D1"/>
    <w:rsid w:val="00507610"/>
    <w:rsid w:val="005103D0"/>
    <w:rsid w:val="00510C6A"/>
    <w:rsid w:val="005132AD"/>
    <w:rsid w:val="00513709"/>
    <w:rsid w:val="005164D7"/>
    <w:rsid w:val="00517AA2"/>
    <w:rsid w:val="00524477"/>
    <w:rsid w:val="0052511D"/>
    <w:rsid w:val="00526AAE"/>
    <w:rsid w:val="005320EB"/>
    <w:rsid w:val="005342B4"/>
    <w:rsid w:val="0053506B"/>
    <w:rsid w:val="00535439"/>
    <w:rsid w:val="005370E5"/>
    <w:rsid w:val="005401C5"/>
    <w:rsid w:val="0054129E"/>
    <w:rsid w:val="005415DF"/>
    <w:rsid w:val="005419F8"/>
    <w:rsid w:val="00542120"/>
    <w:rsid w:val="0054250A"/>
    <w:rsid w:val="00543008"/>
    <w:rsid w:val="005442C5"/>
    <w:rsid w:val="00544DA4"/>
    <w:rsid w:val="0054595D"/>
    <w:rsid w:val="0054648F"/>
    <w:rsid w:val="00550493"/>
    <w:rsid w:val="00551527"/>
    <w:rsid w:val="00551640"/>
    <w:rsid w:val="00553250"/>
    <w:rsid w:val="00553CB9"/>
    <w:rsid w:val="00554322"/>
    <w:rsid w:val="005551C1"/>
    <w:rsid w:val="00555845"/>
    <w:rsid w:val="00557AC0"/>
    <w:rsid w:val="00562500"/>
    <w:rsid w:val="00562C24"/>
    <w:rsid w:val="00564650"/>
    <w:rsid w:val="005650B4"/>
    <w:rsid w:val="0056595F"/>
    <w:rsid w:val="005703C5"/>
    <w:rsid w:val="005708CC"/>
    <w:rsid w:val="00571C94"/>
    <w:rsid w:val="005721C0"/>
    <w:rsid w:val="005729A7"/>
    <w:rsid w:val="00573C0D"/>
    <w:rsid w:val="00575CF3"/>
    <w:rsid w:val="00575E80"/>
    <w:rsid w:val="00576829"/>
    <w:rsid w:val="005808E6"/>
    <w:rsid w:val="00581617"/>
    <w:rsid w:val="005823DE"/>
    <w:rsid w:val="00582953"/>
    <w:rsid w:val="00582AE0"/>
    <w:rsid w:val="005835BB"/>
    <w:rsid w:val="00583A7D"/>
    <w:rsid w:val="00584C56"/>
    <w:rsid w:val="00585471"/>
    <w:rsid w:val="005870BE"/>
    <w:rsid w:val="00590939"/>
    <w:rsid w:val="00592A85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403B"/>
    <w:rsid w:val="005A4952"/>
    <w:rsid w:val="005A4A6D"/>
    <w:rsid w:val="005A4C04"/>
    <w:rsid w:val="005A50EC"/>
    <w:rsid w:val="005A5C66"/>
    <w:rsid w:val="005A688B"/>
    <w:rsid w:val="005A6AF3"/>
    <w:rsid w:val="005B08D8"/>
    <w:rsid w:val="005B11D8"/>
    <w:rsid w:val="005B23D5"/>
    <w:rsid w:val="005B347F"/>
    <w:rsid w:val="005B4F3E"/>
    <w:rsid w:val="005C0891"/>
    <w:rsid w:val="005C3BCE"/>
    <w:rsid w:val="005C4444"/>
    <w:rsid w:val="005C4623"/>
    <w:rsid w:val="005C58A8"/>
    <w:rsid w:val="005C62CB"/>
    <w:rsid w:val="005C796F"/>
    <w:rsid w:val="005D06E5"/>
    <w:rsid w:val="005D20CA"/>
    <w:rsid w:val="005D3FF1"/>
    <w:rsid w:val="005D48F0"/>
    <w:rsid w:val="005E1497"/>
    <w:rsid w:val="005E1D44"/>
    <w:rsid w:val="005E219C"/>
    <w:rsid w:val="005E353C"/>
    <w:rsid w:val="005E3BE5"/>
    <w:rsid w:val="005E46F1"/>
    <w:rsid w:val="005F038D"/>
    <w:rsid w:val="005F1FFB"/>
    <w:rsid w:val="005F3351"/>
    <w:rsid w:val="005F37ED"/>
    <w:rsid w:val="005F5D1D"/>
    <w:rsid w:val="005F7D3C"/>
    <w:rsid w:val="006016B9"/>
    <w:rsid w:val="006027CE"/>
    <w:rsid w:val="006031F5"/>
    <w:rsid w:val="00604A68"/>
    <w:rsid w:val="00605BCC"/>
    <w:rsid w:val="0061019E"/>
    <w:rsid w:val="00611AD2"/>
    <w:rsid w:val="00614C49"/>
    <w:rsid w:val="00614EFB"/>
    <w:rsid w:val="00615610"/>
    <w:rsid w:val="00615FC0"/>
    <w:rsid w:val="00616033"/>
    <w:rsid w:val="00617BCF"/>
    <w:rsid w:val="006203F0"/>
    <w:rsid w:val="00623AD0"/>
    <w:rsid w:val="00623F03"/>
    <w:rsid w:val="00624153"/>
    <w:rsid w:val="00625821"/>
    <w:rsid w:val="00626D63"/>
    <w:rsid w:val="00627127"/>
    <w:rsid w:val="00627226"/>
    <w:rsid w:val="0063442E"/>
    <w:rsid w:val="00635BB7"/>
    <w:rsid w:val="00640846"/>
    <w:rsid w:val="00641DBA"/>
    <w:rsid w:val="0064270D"/>
    <w:rsid w:val="00642FF4"/>
    <w:rsid w:val="006445C6"/>
    <w:rsid w:val="00644B5A"/>
    <w:rsid w:val="00645AA2"/>
    <w:rsid w:val="00646876"/>
    <w:rsid w:val="006503EC"/>
    <w:rsid w:val="00652ECB"/>
    <w:rsid w:val="00652F4D"/>
    <w:rsid w:val="00653489"/>
    <w:rsid w:val="00653AFC"/>
    <w:rsid w:val="0065441E"/>
    <w:rsid w:val="00655002"/>
    <w:rsid w:val="00656AEA"/>
    <w:rsid w:val="00661853"/>
    <w:rsid w:val="00663287"/>
    <w:rsid w:val="00664547"/>
    <w:rsid w:val="00665698"/>
    <w:rsid w:val="00665BDB"/>
    <w:rsid w:val="0066742E"/>
    <w:rsid w:val="006709EF"/>
    <w:rsid w:val="006710A8"/>
    <w:rsid w:val="0067156C"/>
    <w:rsid w:val="006727CB"/>
    <w:rsid w:val="00672BE8"/>
    <w:rsid w:val="00672E6B"/>
    <w:rsid w:val="00673569"/>
    <w:rsid w:val="0067446A"/>
    <w:rsid w:val="0067463D"/>
    <w:rsid w:val="006748A7"/>
    <w:rsid w:val="00676CAE"/>
    <w:rsid w:val="00677709"/>
    <w:rsid w:val="00677B3A"/>
    <w:rsid w:val="006806E6"/>
    <w:rsid w:val="006838E6"/>
    <w:rsid w:val="00684109"/>
    <w:rsid w:val="00686CE1"/>
    <w:rsid w:val="006878EB"/>
    <w:rsid w:val="0069059B"/>
    <w:rsid w:val="00691557"/>
    <w:rsid w:val="0069267F"/>
    <w:rsid w:val="00693307"/>
    <w:rsid w:val="006946E4"/>
    <w:rsid w:val="00694A67"/>
    <w:rsid w:val="0069522F"/>
    <w:rsid w:val="00695745"/>
    <w:rsid w:val="00695C72"/>
    <w:rsid w:val="00695DB8"/>
    <w:rsid w:val="006A265D"/>
    <w:rsid w:val="006A44A9"/>
    <w:rsid w:val="006B16BA"/>
    <w:rsid w:val="006B1A59"/>
    <w:rsid w:val="006B1DDA"/>
    <w:rsid w:val="006B1E5C"/>
    <w:rsid w:val="006B34EC"/>
    <w:rsid w:val="006B5355"/>
    <w:rsid w:val="006B58E5"/>
    <w:rsid w:val="006B686A"/>
    <w:rsid w:val="006B7A1F"/>
    <w:rsid w:val="006C0014"/>
    <w:rsid w:val="006C1E96"/>
    <w:rsid w:val="006C2753"/>
    <w:rsid w:val="006C41C1"/>
    <w:rsid w:val="006C4C72"/>
    <w:rsid w:val="006C6036"/>
    <w:rsid w:val="006D06B8"/>
    <w:rsid w:val="006D0B7D"/>
    <w:rsid w:val="006D38B9"/>
    <w:rsid w:val="006D3FB9"/>
    <w:rsid w:val="006D4828"/>
    <w:rsid w:val="006E04FB"/>
    <w:rsid w:val="006E129E"/>
    <w:rsid w:val="006E1FED"/>
    <w:rsid w:val="006E2301"/>
    <w:rsid w:val="006E3016"/>
    <w:rsid w:val="006E32AC"/>
    <w:rsid w:val="006E5BA4"/>
    <w:rsid w:val="006F0F42"/>
    <w:rsid w:val="006F217B"/>
    <w:rsid w:val="006F2F8D"/>
    <w:rsid w:val="006F3D1B"/>
    <w:rsid w:val="006F4A7B"/>
    <w:rsid w:val="006F4F2E"/>
    <w:rsid w:val="006F5FDF"/>
    <w:rsid w:val="006F6F76"/>
    <w:rsid w:val="006F7BB1"/>
    <w:rsid w:val="00700EA5"/>
    <w:rsid w:val="0070121D"/>
    <w:rsid w:val="007065D0"/>
    <w:rsid w:val="00710206"/>
    <w:rsid w:val="00710D4D"/>
    <w:rsid w:val="007131A8"/>
    <w:rsid w:val="00713213"/>
    <w:rsid w:val="00714D65"/>
    <w:rsid w:val="00715469"/>
    <w:rsid w:val="00720FCA"/>
    <w:rsid w:val="00722452"/>
    <w:rsid w:val="007240AD"/>
    <w:rsid w:val="00724342"/>
    <w:rsid w:val="0072573A"/>
    <w:rsid w:val="0072793E"/>
    <w:rsid w:val="00727AD3"/>
    <w:rsid w:val="00730AE9"/>
    <w:rsid w:val="0073204A"/>
    <w:rsid w:val="007323CF"/>
    <w:rsid w:val="00733626"/>
    <w:rsid w:val="00734055"/>
    <w:rsid w:val="0073421B"/>
    <w:rsid w:val="007355BB"/>
    <w:rsid w:val="00735CBC"/>
    <w:rsid w:val="00736464"/>
    <w:rsid w:val="00736FCF"/>
    <w:rsid w:val="007373E1"/>
    <w:rsid w:val="0074023F"/>
    <w:rsid w:val="00742EEC"/>
    <w:rsid w:val="00744DA3"/>
    <w:rsid w:val="00744FF1"/>
    <w:rsid w:val="0075326A"/>
    <w:rsid w:val="00753ED5"/>
    <w:rsid w:val="0075491E"/>
    <w:rsid w:val="00754F62"/>
    <w:rsid w:val="00754F88"/>
    <w:rsid w:val="007558D8"/>
    <w:rsid w:val="00756996"/>
    <w:rsid w:val="00757472"/>
    <w:rsid w:val="00757522"/>
    <w:rsid w:val="00757799"/>
    <w:rsid w:val="00762228"/>
    <w:rsid w:val="00762285"/>
    <w:rsid w:val="00762DD5"/>
    <w:rsid w:val="00763C69"/>
    <w:rsid w:val="00763DDB"/>
    <w:rsid w:val="00765074"/>
    <w:rsid w:val="007660CC"/>
    <w:rsid w:val="00767874"/>
    <w:rsid w:val="007708DD"/>
    <w:rsid w:val="00770CCD"/>
    <w:rsid w:val="00772A45"/>
    <w:rsid w:val="00775D3C"/>
    <w:rsid w:val="007763E5"/>
    <w:rsid w:val="00776D14"/>
    <w:rsid w:val="007814DC"/>
    <w:rsid w:val="007819B5"/>
    <w:rsid w:val="00782177"/>
    <w:rsid w:val="00785413"/>
    <w:rsid w:val="007907BD"/>
    <w:rsid w:val="0079227C"/>
    <w:rsid w:val="00793A7E"/>
    <w:rsid w:val="0079562F"/>
    <w:rsid w:val="007964AA"/>
    <w:rsid w:val="0079670A"/>
    <w:rsid w:val="0079771D"/>
    <w:rsid w:val="007A149F"/>
    <w:rsid w:val="007A1A4F"/>
    <w:rsid w:val="007A2154"/>
    <w:rsid w:val="007A3FA5"/>
    <w:rsid w:val="007A4A99"/>
    <w:rsid w:val="007A51A9"/>
    <w:rsid w:val="007A7224"/>
    <w:rsid w:val="007B038A"/>
    <w:rsid w:val="007B2BC5"/>
    <w:rsid w:val="007B6542"/>
    <w:rsid w:val="007C3691"/>
    <w:rsid w:val="007C3BF9"/>
    <w:rsid w:val="007C6202"/>
    <w:rsid w:val="007C63A7"/>
    <w:rsid w:val="007C67E8"/>
    <w:rsid w:val="007C7EDC"/>
    <w:rsid w:val="007D05F8"/>
    <w:rsid w:val="007D1259"/>
    <w:rsid w:val="007D28C1"/>
    <w:rsid w:val="007D67C2"/>
    <w:rsid w:val="007D73B9"/>
    <w:rsid w:val="007E203E"/>
    <w:rsid w:val="007E2E60"/>
    <w:rsid w:val="007E5D0C"/>
    <w:rsid w:val="007E62A4"/>
    <w:rsid w:val="007E705D"/>
    <w:rsid w:val="007E7A71"/>
    <w:rsid w:val="007E7B28"/>
    <w:rsid w:val="007F0B3E"/>
    <w:rsid w:val="007F0D28"/>
    <w:rsid w:val="007F12C0"/>
    <w:rsid w:val="007F22F3"/>
    <w:rsid w:val="007F24CB"/>
    <w:rsid w:val="007F3458"/>
    <w:rsid w:val="007F3EE4"/>
    <w:rsid w:val="007F48B5"/>
    <w:rsid w:val="007F4B31"/>
    <w:rsid w:val="007F5745"/>
    <w:rsid w:val="007F6A68"/>
    <w:rsid w:val="007F7E6B"/>
    <w:rsid w:val="00800124"/>
    <w:rsid w:val="008002CE"/>
    <w:rsid w:val="00800B18"/>
    <w:rsid w:val="00800D14"/>
    <w:rsid w:val="00801E38"/>
    <w:rsid w:val="00806B64"/>
    <w:rsid w:val="00810DC6"/>
    <w:rsid w:val="0081508B"/>
    <w:rsid w:val="00815DAA"/>
    <w:rsid w:val="00816760"/>
    <w:rsid w:val="008168C9"/>
    <w:rsid w:val="00816A2E"/>
    <w:rsid w:val="008175F4"/>
    <w:rsid w:val="00820BF0"/>
    <w:rsid w:val="00820D15"/>
    <w:rsid w:val="0082678C"/>
    <w:rsid w:val="00827618"/>
    <w:rsid w:val="00827806"/>
    <w:rsid w:val="0083153F"/>
    <w:rsid w:val="00831604"/>
    <w:rsid w:val="008328C0"/>
    <w:rsid w:val="0083420D"/>
    <w:rsid w:val="00835F5B"/>
    <w:rsid w:val="00837962"/>
    <w:rsid w:val="00842833"/>
    <w:rsid w:val="008437D3"/>
    <w:rsid w:val="00845254"/>
    <w:rsid w:val="00846BFC"/>
    <w:rsid w:val="00847A3C"/>
    <w:rsid w:val="008502AE"/>
    <w:rsid w:val="00850BDF"/>
    <w:rsid w:val="00851DB2"/>
    <w:rsid w:val="00853925"/>
    <w:rsid w:val="008546DD"/>
    <w:rsid w:val="00854AAC"/>
    <w:rsid w:val="00856937"/>
    <w:rsid w:val="008579FC"/>
    <w:rsid w:val="00857C85"/>
    <w:rsid w:val="00857F1B"/>
    <w:rsid w:val="00860151"/>
    <w:rsid w:val="00862851"/>
    <w:rsid w:val="00862887"/>
    <w:rsid w:val="00863187"/>
    <w:rsid w:val="00863C1A"/>
    <w:rsid w:val="008667EC"/>
    <w:rsid w:val="0086735F"/>
    <w:rsid w:val="00867E04"/>
    <w:rsid w:val="00870DB2"/>
    <w:rsid w:val="00872DAA"/>
    <w:rsid w:val="00873482"/>
    <w:rsid w:val="00874163"/>
    <w:rsid w:val="00874AE7"/>
    <w:rsid w:val="00876685"/>
    <w:rsid w:val="00876ECB"/>
    <w:rsid w:val="0088442A"/>
    <w:rsid w:val="00884CFD"/>
    <w:rsid w:val="00890EB1"/>
    <w:rsid w:val="008952FE"/>
    <w:rsid w:val="008961F2"/>
    <w:rsid w:val="00896338"/>
    <w:rsid w:val="008966CD"/>
    <w:rsid w:val="00896DB9"/>
    <w:rsid w:val="00897F92"/>
    <w:rsid w:val="008A0366"/>
    <w:rsid w:val="008A064F"/>
    <w:rsid w:val="008A1A06"/>
    <w:rsid w:val="008A2490"/>
    <w:rsid w:val="008A2703"/>
    <w:rsid w:val="008A2F8B"/>
    <w:rsid w:val="008A394F"/>
    <w:rsid w:val="008A4B2F"/>
    <w:rsid w:val="008A54F0"/>
    <w:rsid w:val="008B0FA4"/>
    <w:rsid w:val="008B3BF1"/>
    <w:rsid w:val="008B3C61"/>
    <w:rsid w:val="008B6FA6"/>
    <w:rsid w:val="008B7791"/>
    <w:rsid w:val="008B7FCE"/>
    <w:rsid w:val="008C1F6A"/>
    <w:rsid w:val="008D4DB0"/>
    <w:rsid w:val="008D55DC"/>
    <w:rsid w:val="008D60EB"/>
    <w:rsid w:val="008D63AA"/>
    <w:rsid w:val="008D72E0"/>
    <w:rsid w:val="008E024C"/>
    <w:rsid w:val="008E0489"/>
    <w:rsid w:val="008E176B"/>
    <w:rsid w:val="008E3A92"/>
    <w:rsid w:val="008E40CA"/>
    <w:rsid w:val="008E4AF4"/>
    <w:rsid w:val="008E4B05"/>
    <w:rsid w:val="008E6820"/>
    <w:rsid w:val="008E6EE9"/>
    <w:rsid w:val="008E70A5"/>
    <w:rsid w:val="008F002B"/>
    <w:rsid w:val="008F05AA"/>
    <w:rsid w:val="008F1E3F"/>
    <w:rsid w:val="008F2E04"/>
    <w:rsid w:val="008F43B5"/>
    <w:rsid w:val="008F4E98"/>
    <w:rsid w:val="008F4F64"/>
    <w:rsid w:val="008F5EB7"/>
    <w:rsid w:val="00900C3D"/>
    <w:rsid w:val="00900DE0"/>
    <w:rsid w:val="00901ADB"/>
    <w:rsid w:val="00902D82"/>
    <w:rsid w:val="00905D64"/>
    <w:rsid w:val="00907973"/>
    <w:rsid w:val="00907A4F"/>
    <w:rsid w:val="009108BA"/>
    <w:rsid w:val="0091454C"/>
    <w:rsid w:val="009149D4"/>
    <w:rsid w:val="009152EF"/>
    <w:rsid w:val="0091611B"/>
    <w:rsid w:val="00917A97"/>
    <w:rsid w:val="00920B81"/>
    <w:rsid w:val="00921430"/>
    <w:rsid w:val="00921873"/>
    <w:rsid w:val="00925268"/>
    <w:rsid w:val="009269BA"/>
    <w:rsid w:val="00927C12"/>
    <w:rsid w:val="0093065D"/>
    <w:rsid w:val="00932B79"/>
    <w:rsid w:val="0093721A"/>
    <w:rsid w:val="00937812"/>
    <w:rsid w:val="009403FC"/>
    <w:rsid w:val="009404A2"/>
    <w:rsid w:val="009440BF"/>
    <w:rsid w:val="00944CF3"/>
    <w:rsid w:val="00944EFA"/>
    <w:rsid w:val="0094614E"/>
    <w:rsid w:val="009461C5"/>
    <w:rsid w:val="00946A21"/>
    <w:rsid w:val="0094710F"/>
    <w:rsid w:val="00947AB7"/>
    <w:rsid w:val="00947CCB"/>
    <w:rsid w:val="00952945"/>
    <w:rsid w:val="00952A55"/>
    <w:rsid w:val="009532C4"/>
    <w:rsid w:val="00954C63"/>
    <w:rsid w:val="009556D0"/>
    <w:rsid w:val="00955AD3"/>
    <w:rsid w:val="009568E8"/>
    <w:rsid w:val="00956DB1"/>
    <w:rsid w:val="00960F96"/>
    <w:rsid w:val="0096185B"/>
    <w:rsid w:val="00962BB4"/>
    <w:rsid w:val="00963314"/>
    <w:rsid w:val="0096340A"/>
    <w:rsid w:val="009645A4"/>
    <w:rsid w:val="0096559B"/>
    <w:rsid w:val="00966543"/>
    <w:rsid w:val="009666FC"/>
    <w:rsid w:val="00967A20"/>
    <w:rsid w:val="00970FB7"/>
    <w:rsid w:val="009735D5"/>
    <w:rsid w:val="00973BAA"/>
    <w:rsid w:val="00974420"/>
    <w:rsid w:val="00980BF8"/>
    <w:rsid w:val="00981022"/>
    <w:rsid w:val="00981FF7"/>
    <w:rsid w:val="00982BAD"/>
    <w:rsid w:val="009849FC"/>
    <w:rsid w:val="00984EF4"/>
    <w:rsid w:val="0098525D"/>
    <w:rsid w:val="009855D3"/>
    <w:rsid w:val="00985802"/>
    <w:rsid w:val="00986419"/>
    <w:rsid w:val="0098648B"/>
    <w:rsid w:val="0099003A"/>
    <w:rsid w:val="009904FE"/>
    <w:rsid w:val="00991166"/>
    <w:rsid w:val="00992F5C"/>
    <w:rsid w:val="009941A5"/>
    <w:rsid w:val="00996332"/>
    <w:rsid w:val="00996875"/>
    <w:rsid w:val="00996F0B"/>
    <w:rsid w:val="009A0116"/>
    <w:rsid w:val="009A0D4F"/>
    <w:rsid w:val="009A0FA0"/>
    <w:rsid w:val="009A105D"/>
    <w:rsid w:val="009A1CAF"/>
    <w:rsid w:val="009A2144"/>
    <w:rsid w:val="009A2CFB"/>
    <w:rsid w:val="009A579A"/>
    <w:rsid w:val="009A5B16"/>
    <w:rsid w:val="009A72CA"/>
    <w:rsid w:val="009A7311"/>
    <w:rsid w:val="009A7AE0"/>
    <w:rsid w:val="009A7BD5"/>
    <w:rsid w:val="009A7CD5"/>
    <w:rsid w:val="009B0337"/>
    <w:rsid w:val="009B107C"/>
    <w:rsid w:val="009B1DE9"/>
    <w:rsid w:val="009B2916"/>
    <w:rsid w:val="009B3866"/>
    <w:rsid w:val="009B4A90"/>
    <w:rsid w:val="009B57FB"/>
    <w:rsid w:val="009B5CFF"/>
    <w:rsid w:val="009B7B32"/>
    <w:rsid w:val="009B7FFD"/>
    <w:rsid w:val="009C0352"/>
    <w:rsid w:val="009C0E86"/>
    <w:rsid w:val="009C492F"/>
    <w:rsid w:val="009C695D"/>
    <w:rsid w:val="009C69A3"/>
    <w:rsid w:val="009D06D3"/>
    <w:rsid w:val="009D1A4B"/>
    <w:rsid w:val="009D3243"/>
    <w:rsid w:val="009D3A5A"/>
    <w:rsid w:val="009D5008"/>
    <w:rsid w:val="009D6F7D"/>
    <w:rsid w:val="009D75A4"/>
    <w:rsid w:val="009E02B9"/>
    <w:rsid w:val="009E0C01"/>
    <w:rsid w:val="009E23EC"/>
    <w:rsid w:val="009E461C"/>
    <w:rsid w:val="009E4892"/>
    <w:rsid w:val="009E61CC"/>
    <w:rsid w:val="009F15E8"/>
    <w:rsid w:val="009F1AA2"/>
    <w:rsid w:val="009F1F27"/>
    <w:rsid w:val="009F4AAF"/>
    <w:rsid w:val="009F5EF7"/>
    <w:rsid w:val="009F70DD"/>
    <w:rsid w:val="009F7CDC"/>
    <w:rsid w:val="00A0112E"/>
    <w:rsid w:val="00A01B7A"/>
    <w:rsid w:val="00A01DF0"/>
    <w:rsid w:val="00A01F22"/>
    <w:rsid w:val="00A026D2"/>
    <w:rsid w:val="00A02956"/>
    <w:rsid w:val="00A06420"/>
    <w:rsid w:val="00A06FF2"/>
    <w:rsid w:val="00A12368"/>
    <w:rsid w:val="00A132E4"/>
    <w:rsid w:val="00A135FD"/>
    <w:rsid w:val="00A13EBF"/>
    <w:rsid w:val="00A1462F"/>
    <w:rsid w:val="00A15797"/>
    <w:rsid w:val="00A17697"/>
    <w:rsid w:val="00A17DF3"/>
    <w:rsid w:val="00A2148F"/>
    <w:rsid w:val="00A214E6"/>
    <w:rsid w:val="00A218FD"/>
    <w:rsid w:val="00A22017"/>
    <w:rsid w:val="00A25E93"/>
    <w:rsid w:val="00A26375"/>
    <w:rsid w:val="00A324C1"/>
    <w:rsid w:val="00A3283F"/>
    <w:rsid w:val="00A32A99"/>
    <w:rsid w:val="00A33C60"/>
    <w:rsid w:val="00A3684D"/>
    <w:rsid w:val="00A407E2"/>
    <w:rsid w:val="00A42217"/>
    <w:rsid w:val="00A43B0D"/>
    <w:rsid w:val="00A4498C"/>
    <w:rsid w:val="00A46631"/>
    <w:rsid w:val="00A46E33"/>
    <w:rsid w:val="00A47605"/>
    <w:rsid w:val="00A503E5"/>
    <w:rsid w:val="00A51E16"/>
    <w:rsid w:val="00A52934"/>
    <w:rsid w:val="00A53265"/>
    <w:rsid w:val="00A53A40"/>
    <w:rsid w:val="00A606ED"/>
    <w:rsid w:val="00A633AC"/>
    <w:rsid w:val="00A6473C"/>
    <w:rsid w:val="00A64A9B"/>
    <w:rsid w:val="00A64C51"/>
    <w:rsid w:val="00A65204"/>
    <w:rsid w:val="00A66334"/>
    <w:rsid w:val="00A67829"/>
    <w:rsid w:val="00A70B4D"/>
    <w:rsid w:val="00A72915"/>
    <w:rsid w:val="00A736E4"/>
    <w:rsid w:val="00A74284"/>
    <w:rsid w:val="00A74A19"/>
    <w:rsid w:val="00A751BE"/>
    <w:rsid w:val="00A75B92"/>
    <w:rsid w:val="00A7631E"/>
    <w:rsid w:val="00A770AE"/>
    <w:rsid w:val="00A80974"/>
    <w:rsid w:val="00A80AB8"/>
    <w:rsid w:val="00A816BA"/>
    <w:rsid w:val="00A822DD"/>
    <w:rsid w:val="00A82E4D"/>
    <w:rsid w:val="00A834EC"/>
    <w:rsid w:val="00A86506"/>
    <w:rsid w:val="00A865AF"/>
    <w:rsid w:val="00A87A0A"/>
    <w:rsid w:val="00A87EEC"/>
    <w:rsid w:val="00A90255"/>
    <w:rsid w:val="00A93481"/>
    <w:rsid w:val="00A93B6B"/>
    <w:rsid w:val="00A948E2"/>
    <w:rsid w:val="00A95423"/>
    <w:rsid w:val="00A95755"/>
    <w:rsid w:val="00A9612E"/>
    <w:rsid w:val="00A97C69"/>
    <w:rsid w:val="00AA28E5"/>
    <w:rsid w:val="00AA2B87"/>
    <w:rsid w:val="00AA34DC"/>
    <w:rsid w:val="00AA4257"/>
    <w:rsid w:val="00AA626F"/>
    <w:rsid w:val="00AA6497"/>
    <w:rsid w:val="00AA6CDA"/>
    <w:rsid w:val="00AA6E6D"/>
    <w:rsid w:val="00AA7178"/>
    <w:rsid w:val="00AB152C"/>
    <w:rsid w:val="00AB1B1D"/>
    <w:rsid w:val="00AB4BA0"/>
    <w:rsid w:val="00AB4BF3"/>
    <w:rsid w:val="00AB63B2"/>
    <w:rsid w:val="00AB6D67"/>
    <w:rsid w:val="00AB7936"/>
    <w:rsid w:val="00AC0CF4"/>
    <w:rsid w:val="00AC2655"/>
    <w:rsid w:val="00AC393A"/>
    <w:rsid w:val="00AC3B74"/>
    <w:rsid w:val="00AC3CE7"/>
    <w:rsid w:val="00AC47F0"/>
    <w:rsid w:val="00AC5CB8"/>
    <w:rsid w:val="00AD071D"/>
    <w:rsid w:val="00AD1F0D"/>
    <w:rsid w:val="00AD2011"/>
    <w:rsid w:val="00AD4F9F"/>
    <w:rsid w:val="00AD6D7B"/>
    <w:rsid w:val="00AE0A13"/>
    <w:rsid w:val="00AE2B3E"/>
    <w:rsid w:val="00AE3F06"/>
    <w:rsid w:val="00AE416C"/>
    <w:rsid w:val="00AF1A6E"/>
    <w:rsid w:val="00AF1ECC"/>
    <w:rsid w:val="00AF3846"/>
    <w:rsid w:val="00AF3B77"/>
    <w:rsid w:val="00AF3D7F"/>
    <w:rsid w:val="00AF56CC"/>
    <w:rsid w:val="00AF5C3A"/>
    <w:rsid w:val="00B0040A"/>
    <w:rsid w:val="00B02A38"/>
    <w:rsid w:val="00B049C8"/>
    <w:rsid w:val="00B050FC"/>
    <w:rsid w:val="00B06793"/>
    <w:rsid w:val="00B12BB3"/>
    <w:rsid w:val="00B13C7A"/>
    <w:rsid w:val="00B14017"/>
    <w:rsid w:val="00B15434"/>
    <w:rsid w:val="00B20E02"/>
    <w:rsid w:val="00B216B4"/>
    <w:rsid w:val="00B23592"/>
    <w:rsid w:val="00B266F0"/>
    <w:rsid w:val="00B2702D"/>
    <w:rsid w:val="00B305CA"/>
    <w:rsid w:val="00B338A0"/>
    <w:rsid w:val="00B34717"/>
    <w:rsid w:val="00B34A54"/>
    <w:rsid w:val="00B35177"/>
    <w:rsid w:val="00B35475"/>
    <w:rsid w:val="00B41FBF"/>
    <w:rsid w:val="00B431D8"/>
    <w:rsid w:val="00B43C8D"/>
    <w:rsid w:val="00B44E06"/>
    <w:rsid w:val="00B460FD"/>
    <w:rsid w:val="00B46363"/>
    <w:rsid w:val="00B463D8"/>
    <w:rsid w:val="00B46F2E"/>
    <w:rsid w:val="00B47835"/>
    <w:rsid w:val="00B51157"/>
    <w:rsid w:val="00B545C3"/>
    <w:rsid w:val="00B56A6C"/>
    <w:rsid w:val="00B5719E"/>
    <w:rsid w:val="00B605CB"/>
    <w:rsid w:val="00B61C42"/>
    <w:rsid w:val="00B62212"/>
    <w:rsid w:val="00B62A4D"/>
    <w:rsid w:val="00B66449"/>
    <w:rsid w:val="00B67471"/>
    <w:rsid w:val="00B707DB"/>
    <w:rsid w:val="00B70CBB"/>
    <w:rsid w:val="00B70E9A"/>
    <w:rsid w:val="00B72396"/>
    <w:rsid w:val="00B733AF"/>
    <w:rsid w:val="00B80006"/>
    <w:rsid w:val="00B80D6F"/>
    <w:rsid w:val="00B8188D"/>
    <w:rsid w:val="00B82A89"/>
    <w:rsid w:val="00B82C69"/>
    <w:rsid w:val="00B8425D"/>
    <w:rsid w:val="00B84AE5"/>
    <w:rsid w:val="00B8682A"/>
    <w:rsid w:val="00B91080"/>
    <w:rsid w:val="00B92A6D"/>
    <w:rsid w:val="00B9350A"/>
    <w:rsid w:val="00B96EF7"/>
    <w:rsid w:val="00BA05B3"/>
    <w:rsid w:val="00BA10FD"/>
    <w:rsid w:val="00BA29ED"/>
    <w:rsid w:val="00BA3A6A"/>
    <w:rsid w:val="00BB0692"/>
    <w:rsid w:val="00BB107E"/>
    <w:rsid w:val="00BB183A"/>
    <w:rsid w:val="00BB6112"/>
    <w:rsid w:val="00BB6188"/>
    <w:rsid w:val="00BB6AA0"/>
    <w:rsid w:val="00BB771C"/>
    <w:rsid w:val="00BB7C9A"/>
    <w:rsid w:val="00BB7DF7"/>
    <w:rsid w:val="00BC0F92"/>
    <w:rsid w:val="00BC10ED"/>
    <w:rsid w:val="00BC3B99"/>
    <w:rsid w:val="00BC4952"/>
    <w:rsid w:val="00BC4ACB"/>
    <w:rsid w:val="00BC5258"/>
    <w:rsid w:val="00BC77BF"/>
    <w:rsid w:val="00BC793E"/>
    <w:rsid w:val="00BC7D89"/>
    <w:rsid w:val="00BD04BB"/>
    <w:rsid w:val="00BD3FF7"/>
    <w:rsid w:val="00BD6296"/>
    <w:rsid w:val="00BE269A"/>
    <w:rsid w:val="00BE29C1"/>
    <w:rsid w:val="00BE3738"/>
    <w:rsid w:val="00BE3F24"/>
    <w:rsid w:val="00BE64C8"/>
    <w:rsid w:val="00BE74F2"/>
    <w:rsid w:val="00BE7EC8"/>
    <w:rsid w:val="00BF11CA"/>
    <w:rsid w:val="00BF4112"/>
    <w:rsid w:val="00BF41C4"/>
    <w:rsid w:val="00BF539D"/>
    <w:rsid w:val="00BF6000"/>
    <w:rsid w:val="00C00813"/>
    <w:rsid w:val="00C0136C"/>
    <w:rsid w:val="00C01E87"/>
    <w:rsid w:val="00C02F55"/>
    <w:rsid w:val="00C03318"/>
    <w:rsid w:val="00C034E7"/>
    <w:rsid w:val="00C05603"/>
    <w:rsid w:val="00C061AF"/>
    <w:rsid w:val="00C10833"/>
    <w:rsid w:val="00C1177F"/>
    <w:rsid w:val="00C118D1"/>
    <w:rsid w:val="00C14FA9"/>
    <w:rsid w:val="00C15B5C"/>
    <w:rsid w:val="00C15EF6"/>
    <w:rsid w:val="00C17373"/>
    <w:rsid w:val="00C20FEF"/>
    <w:rsid w:val="00C2130A"/>
    <w:rsid w:val="00C227A1"/>
    <w:rsid w:val="00C24413"/>
    <w:rsid w:val="00C26956"/>
    <w:rsid w:val="00C275E7"/>
    <w:rsid w:val="00C3290C"/>
    <w:rsid w:val="00C3322F"/>
    <w:rsid w:val="00C33C16"/>
    <w:rsid w:val="00C36155"/>
    <w:rsid w:val="00C4521E"/>
    <w:rsid w:val="00C4571D"/>
    <w:rsid w:val="00C45C30"/>
    <w:rsid w:val="00C467A8"/>
    <w:rsid w:val="00C46E9A"/>
    <w:rsid w:val="00C50DB0"/>
    <w:rsid w:val="00C55243"/>
    <w:rsid w:val="00C56061"/>
    <w:rsid w:val="00C56B2A"/>
    <w:rsid w:val="00C57A53"/>
    <w:rsid w:val="00C61190"/>
    <w:rsid w:val="00C626C3"/>
    <w:rsid w:val="00C6296E"/>
    <w:rsid w:val="00C63421"/>
    <w:rsid w:val="00C63CA4"/>
    <w:rsid w:val="00C63ED5"/>
    <w:rsid w:val="00C65CED"/>
    <w:rsid w:val="00C717BF"/>
    <w:rsid w:val="00C742C1"/>
    <w:rsid w:val="00C74AC3"/>
    <w:rsid w:val="00C76145"/>
    <w:rsid w:val="00C7764D"/>
    <w:rsid w:val="00C80275"/>
    <w:rsid w:val="00C80DDA"/>
    <w:rsid w:val="00C81351"/>
    <w:rsid w:val="00C82F16"/>
    <w:rsid w:val="00C83B0F"/>
    <w:rsid w:val="00C853D4"/>
    <w:rsid w:val="00C856F2"/>
    <w:rsid w:val="00C85831"/>
    <w:rsid w:val="00C862E7"/>
    <w:rsid w:val="00C8739C"/>
    <w:rsid w:val="00C90247"/>
    <w:rsid w:val="00C90F8F"/>
    <w:rsid w:val="00C92C15"/>
    <w:rsid w:val="00C93637"/>
    <w:rsid w:val="00C93AF7"/>
    <w:rsid w:val="00C93D78"/>
    <w:rsid w:val="00C9531F"/>
    <w:rsid w:val="00C9550C"/>
    <w:rsid w:val="00C95EB0"/>
    <w:rsid w:val="00CA03FD"/>
    <w:rsid w:val="00CA06D6"/>
    <w:rsid w:val="00CA10D4"/>
    <w:rsid w:val="00CA1D5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0203"/>
    <w:rsid w:val="00CC121C"/>
    <w:rsid w:val="00CC1311"/>
    <w:rsid w:val="00CC1B25"/>
    <w:rsid w:val="00CC1B87"/>
    <w:rsid w:val="00CC227E"/>
    <w:rsid w:val="00CC352C"/>
    <w:rsid w:val="00CC39E2"/>
    <w:rsid w:val="00CC3F78"/>
    <w:rsid w:val="00CC78F4"/>
    <w:rsid w:val="00CD0AC1"/>
    <w:rsid w:val="00CD1EF7"/>
    <w:rsid w:val="00CD30AD"/>
    <w:rsid w:val="00CD3473"/>
    <w:rsid w:val="00CD4097"/>
    <w:rsid w:val="00CD41E9"/>
    <w:rsid w:val="00CD4A0B"/>
    <w:rsid w:val="00CE2780"/>
    <w:rsid w:val="00CE5E25"/>
    <w:rsid w:val="00CE6B49"/>
    <w:rsid w:val="00CE6C0F"/>
    <w:rsid w:val="00CE71A7"/>
    <w:rsid w:val="00CF17ED"/>
    <w:rsid w:val="00CF240A"/>
    <w:rsid w:val="00CF3D8D"/>
    <w:rsid w:val="00CF429F"/>
    <w:rsid w:val="00CF4BE0"/>
    <w:rsid w:val="00CF4F27"/>
    <w:rsid w:val="00CF60F9"/>
    <w:rsid w:val="00CF6721"/>
    <w:rsid w:val="00CF7337"/>
    <w:rsid w:val="00D00378"/>
    <w:rsid w:val="00D02090"/>
    <w:rsid w:val="00D0724B"/>
    <w:rsid w:val="00D07B04"/>
    <w:rsid w:val="00D10774"/>
    <w:rsid w:val="00D11834"/>
    <w:rsid w:val="00D120B0"/>
    <w:rsid w:val="00D12AC0"/>
    <w:rsid w:val="00D137F0"/>
    <w:rsid w:val="00D16716"/>
    <w:rsid w:val="00D17C8D"/>
    <w:rsid w:val="00D213EC"/>
    <w:rsid w:val="00D21A8E"/>
    <w:rsid w:val="00D22C88"/>
    <w:rsid w:val="00D241E3"/>
    <w:rsid w:val="00D256A5"/>
    <w:rsid w:val="00D26976"/>
    <w:rsid w:val="00D271D4"/>
    <w:rsid w:val="00D306E8"/>
    <w:rsid w:val="00D30B04"/>
    <w:rsid w:val="00D31B00"/>
    <w:rsid w:val="00D33728"/>
    <w:rsid w:val="00D34C90"/>
    <w:rsid w:val="00D35B16"/>
    <w:rsid w:val="00D36846"/>
    <w:rsid w:val="00D370B8"/>
    <w:rsid w:val="00D37311"/>
    <w:rsid w:val="00D40728"/>
    <w:rsid w:val="00D45821"/>
    <w:rsid w:val="00D46F22"/>
    <w:rsid w:val="00D50581"/>
    <w:rsid w:val="00D50C77"/>
    <w:rsid w:val="00D565DB"/>
    <w:rsid w:val="00D57B5D"/>
    <w:rsid w:val="00D628A1"/>
    <w:rsid w:val="00D63E5C"/>
    <w:rsid w:val="00D644DD"/>
    <w:rsid w:val="00D64C8C"/>
    <w:rsid w:val="00D6518B"/>
    <w:rsid w:val="00D661D8"/>
    <w:rsid w:val="00D666DE"/>
    <w:rsid w:val="00D6744D"/>
    <w:rsid w:val="00D7092C"/>
    <w:rsid w:val="00D71C92"/>
    <w:rsid w:val="00D7250E"/>
    <w:rsid w:val="00D72B39"/>
    <w:rsid w:val="00D7512C"/>
    <w:rsid w:val="00D77225"/>
    <w:rsid w:val="00D777F4"/>
    <w:rsid w:val="00D80256"/>
    <w:rsid w:val="00D81637"/>
    <w:rsid w:val="00D817D3"/>
    <w:rsid w:val="00D8191D"/>
    <w:rsid w:val="00D86016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643"/>
    <w:rsid w:val="00D96B79"/>
    <w:rsid w:val="00D97BEB"/>
    <w:rsid w:val="00DA003F"/>
    <w:rsid w:val="00DA0DE3"/>
    <w:rsid w:val="00DA1EF9"/>
    <w:rsid w:val="00DA29C7"/>
    <w:rsid w:val="00DA37FF"/>
    <w:rsid w:val="00DA4866"/>
    <w:rsid w:val="00DA50EE"/>
    <w:rsid w:val="00DA6CAB"/>
    <w:rsid w:val="00DA75F1"/>
    <w:rsid w:val="00DB1737"/>
    <w:rsid w:val="00DB1EB2"/>
    <w:rsid w:val="00DB1FA4"/>
    <w:rsid w:val="00DB342B"/>
    <w:rsid w:val="00DB4DEB"/>
    <w:rsid w:val="00DB733B"/>
    <w:rsid w:val="00DC4EBF"/>
    <w:rsid w:val="00DC5F2B"/>
    <w:rsid w:val="00DD17F0"/>
    <w:rsid w:val="00DD1D1C"/>
    <w:rsid w:val="00DD3253"/>
    <w:rsid w:val="00DD3A95"/>
    <w:rsid w:val="00DD46AD"/>
    <w:rsid w:val="00DD777F"/>
    <w:rsid w:val="00DE032A"/>
    <w:rsid w:val="00DE10A2"/>
    <w:rsid w:val="00DE45BC"/>
    <w:rsid w:val="00DE46ED"/>
    <w:rsid w:val="00DE5991"/>
    <w:rsid w:val="00DE63CB"/>
    <w:rsid w:val="00DF201E"/>
    <w:rsid w:val="00DF4025"/>
    <w:rsid w:val="00DF6B13"/>
    <w:rsid w:val="00DF7FFE"/>
    <w:rsid w:val="00E01556"/>
    <w:rsid w:val="00E02824"/>
    <w:rsid w:val="00E02FC4"/>
    <w:rsid w:val="00E06014"/>
    <w:rsid w:val="00E10F41"/>
    <w:rsid w:val="00E13073"/>
    <w:rsid w:val="00E15609"/>
    <w:rsid w:val="00E16582"/>
    <w:rsid w:val="00E170EE"/>
    <w:rsid w:val="00E17197"/>
    <w:rsid w:val="00E17A98"/>
    <w:rsid w:val="00E215F2"/>
    <w:rsid w:val="00E2209E"/>
    <w:rsid w:val="00E22388"/>
    <w:rsid w:val="00E23771"/>
    <w:rsid w:val="00E27841"/>
    <w:rsid w:val="00E30AB3"/>
    <w:rsid w:val="00E30AC3"/>
    <w:rsid w:val="00E31169"/>
    <w:rsid w:val="00E32BE4"/>
    <w:rsid w:val="00E32D35"/>
    <w:rsid w:val="00E34F44"/>
    <w:rsid w:val="00E360ED"/>
    <w:rsid w:val="00E3662B"/>
    <w:rsid w:val="00E375CD"/>
    <w:rsid w:val="00E3785A"/>
    <w:rsid w:val="00E37DC0"/>
    <w:rsid w:val="00E37ED7"/>
    <w:rsid w:val="00E4098D"/>
    <w:rsid w:val="00E40B5B"/>
    <w:rsid w:val="00E41C0B"/>
    <w:rsid w:val="00E422DF"/>
    <w:rsid w:val="00E423F3"/>
    <w:rsid w:val="00E4391D"/>
    <w:rsid w:val="00E4458A"/>
    <w:rsid w:val="00E45EC6"/>
    <w:rsid w:val="00E46CEE"/>
    <w:rsid w:val="00E470AA"/>
    <w:rsid w:val="00E522FB"/>
    <w:rsid w:val="00E529EC"/>
    <w:rsid w:val="00E539E8"/>
    <w:rsid w:val="00E552CE"/>
    <w:rsid w:val="00E5549A"/>
    <w:rsid w:val="00E55899"/>
    <w:rsid w:val="00E56002"/>
    <w:rsid w:val="00E600C5"/>
    <w:rsid w:val="00E601B3"/>
    <w:rsid w:val="00E61F0F"/>
    <w:rsid w:val="00E632B2"/>
    <w:rsid w:val="00E70D67"/>
    <w:rsid w:val="00E74E3F"/>
    <w:rsid w:val="00E755E1"/>
    <w:rsid w:val="00E75C9E"/>
    <w:rsid w:val="00E80D7F"/>
    <w:rsid w:val="00E924A5"/>
    <w:rsid w:val="00E94684"/>
    <w:rsid w:val="00E946DF"/>
    <w:rsid w:val="00E964CC"/>
    <w:rsid w:val="00EA0EB1"/>
    <w:rsid w:val="00EA11DD"/>
    <w:rsid w:val="00EA2D40"/>
    <w:rsid w:val="00EA3078"/>
    <w:rsid w:val="00EA364C"/>
    <w:rsid w:val="00EA3E37"/>
    <w:rsid w:val="00EA5B3B"/>
    <w:rsid w:val="00EA64EB"/>
    <w:rsid w:val="00EA6590"/>
    <w:rsid w:val="00EA6C76"/>
    <w:rsid w:val="00EA776C"/>
    <w:rsid w:val="00EA79E8"/>
    <w:rsid w:val="00EA7CAF"/>
    <w:rsid w:val="00EB1776"/>
    <w:rsid w:val="00EB18D9"/>
    <w:rsid w:val="00EB3EAC"/>
    <w:rsid w:val="00EB5538"/>
    <w:rsid w:val="00EB5A20"/>
    <w:rsid w:val="00EB5F29"/>
    <w:rsid w:val="00EB7338"/>
    <w:rsid w:val="00EC50BA"/>
    <w:rsid w:val="00ED123A"/>
    <w:rsid w:val="00ED20E7"/>
    <w:rsid w:val="00ED247C"/>
    <w:rsid w:val="00ED4A65"/>
    <w:rsid w:val="00ED523E"/>
    <w:rsid w:val="00ED5E54"/>
    <w:rsid w:val="00ED6DC4"/>
    <w:rsid w:val="00ED6E0A"/>
    <w:rsid w:val="00ED78A0"/>
    <w:rsid w:val="00ED7D4C"/>
    <w:rsid w:val="00EE0E4F"/>
    <w:rsid w:val="00EE2235"/>
    <w:rsid w:val="00EE2361"/>
    <w:rsid w:val="00EE5960"/>
    <w:rsid w:val="00EE60D8"/>
    <w:rsid w:val="00EF1C03"/>
    <w:rsid w:val="00EF24C7"/>
    <w:rsid w:val="00EF5673"/>
    <w:rsid w:val="00EF6257"/>
    <w:rsid w:val="00EF74BB"/>
    <w:rsid w:val="00EF7636"/>
    <w:rsid w:val="00F00635"/>
    <w:rsid w:val="00F0711E"/>
    <w:rsid w:val="00F0792D"/>
    <w:rsid w:val="00F07B91"/>
    <w:rsid w:val="00F07FDC"/>
    <w:rsid w:val="00F111F6"/>
    <w:rsid w:val="00F12680"/>
    <w:rsid w:val="00F14603"/>
    <w:rsid w:val="00F1611D"/>
    <w:rsid w:val="00F17618"/>
    <w:rsid w:val="00F17CE7"/>
    <w:rsid w:val="00F21C5F"/>
    <w:rsid w:val="00F2275A"/>
    <w:rsid w:val="00F230FD"/>
    <w:rsid w:val="00F243FB"/>
    <w:rsid w:val="00F24F96"/>
    <w:rsid w:val="00F2554E"/>
    <w:rsid w:val="00F27A26"/>
    <w:rsid w:val="00F27E18"/>
    <w:rsid w:val="00F3259B"/>
    <w:rsid w:val="00F33606"/>
    <w:rsid w:val="00F353F2"/>
    <w:rsid w:val="00F35C02"/>
    <w:rsid w:val="00F3612D"/>
    <w:rsid w:val="00F40057"/>
    <w:rsid w:val="00F40126"/>
    <w:rsid w:val="00F42776"/>
    <w:rsid w:val="00F43071"/>
    <w:rsid w:val="00F465A3"/>
    <w:rsid w:val="00F46929"/>
    <w:rsid w:val="00F47389"/>
    <w:rsid w:val="00F50DCB"/>
    <w:rsid w:val="00F519FE"/>
    <w:rsid w:val="00F53B90"/>
    <w:rsid w:val="00F55CA3"/>
    <w:rsid w:val="00F55ECB"/>
    <w:rsid w:val="00F5647D"/>
    <w:rsid w:val="00F57434"/>
    <w:rsid w:val="00F61DC7"/>
    <w:rsid w:val="00F64AFD"/>
    <w:rsid w:val="00F64C94"/>
    <w:rsid w:val="00F657F3"/>
    <w:rsid w:val="00F66E0F"/>
    <w:rsid w:val="00F7079D"/>
    <w:rsid w:val="00F70F82"/>
    <w:rsid w:val="00F71B93"/>
    <w:rsid w:val="00F727FB"/>
    <w:rsid w:val="00F72AE2"/>
    <w:rsid w:val="00F740E9"/>
    <w:rsid w:val="00F743CD"/>
    <w:rsid w:val="00F7445A"/>
    <w:rsid w:val="00F7559C"/>
    <w:rsid w:val="00F77B05"/>
    <w:rsid w:val="00F80E46"/>
    <w:rsid w:val="00F81277"/>
    <w:rsid w:val="00F81650"/>
    <w:rsid w:val="00F83499"/>
    <w:rsid w:val="00F8425E"/>
    <w:rsid w:val="00F85773"/>
    <w:rsid w:val="00F85F57"/>
    <w:rsid w:val="00F86A46"/>
    <w:rsid w:val="00F8716C"/>
    <w:rsid w:val="00F9197A"/>
    <w:rsid w:val="00F92806"/>
    <w:rsid w:val="00F92E71"/>
    <w:rsid w:val="00F930BB"/>
    <w:rsid w:val="00F932C5"/>
    <w:rsid w:val="00F93783"/>
    <w:rsid w:val="00F94543"/>
    <w:rsid w:val="00F95472"/>
    <w:rsid w:val="00F96546"/>
    <w:rsid w:val="00F977C9"/>
    <w:rsid w:val="00FA0A49"/>
    <w:rsid w:val="00FA18B0"/>
    <w:rsid w:val="00FA1CAA"/>
    <w:rsid w:val="00FA37CA"/>
    <w:rsid w:val="00FA6261"/>
    <w:rsid w:val="00FA6D91"/>
    <w:rsid w:val="00FB1005"/>
    <w:rsid w:val="00FB1E49"/>
    <w:rsid w:val="00FB379B"/>
    <w:rsid w:val="00FB6666"/>
    <w:rsid w:val="00FB6E9D"/>
    <w:rsid w:val="00FC2349"/>
    <w:rsid w:val="00FC596D"/>
    <w:rsid w:val="00FC7F64"/>
    <w:rsid w:val="00FD1622"/>
    <w:rsid w:val="00FD1C47"/>
    <w:rsid w:val="00FD342E"/>
    <w:rsid w:val="00FD5800"/>
    <w:rsid w:val="00FE0218"/>
    <w:rsid w:val="00FE15AA"/>
    <w:rsid w:val="00FE1A23"/>
    <w:rsid w:val="00FE20FF"/>
    <w:rsid w:val="00FE23A3"/>
    <w:rsid w:val="00FE2A55"/>
    <w:rsid w:val="00FE4406"/>
    <w:rsid w:val="00FE56A6"/>
    <w:rsid w:val="00FF0EDA"/>
    <w:rsid w:val="00FF1198"/>
    <w:rsid w:val="00FF1FEE"/>
    <w:rsid w:val="00FF4F6D"/>
    <w:rsid w:val="00FF5044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C7622"/>
  <w15:docId w15:val="{51A4A95F-D434-42AF-9224-687989A8A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1A0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aliases w:val="Буллет 3-го уровня"/>
    <w:basedOn w:val="a"/>
    <w:link w:val="af2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3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4">
    <w:name w:val="Body Text"/>
    <w:basedOn w:val="a"/>
    <w:link w:val="10"/>
    <w:uiPriority w:val="99"/>
    <w:rsid w:val="00336998"/>
    <w:pPr>
      <w:jc w:val="both"/>
    </w:pPr>
  </w:style>
  <w:style w:type="character" w:customStyle="1" w:styleId="af5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4"/>
    <w:uiPriority w:val="99"/>
    <w:locked/>
    <w:rsid w:val="00336998"/>
    <w:rPr>
      <w:sz w:val="24"/>
      <w:szCs w:val="24"/>
    </w:rPr>
  </w:style>
  <w:style w:type="table" w:styleId="af6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7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character" w:customStyle="1" w:styleId="af2">
    <w:name w:val="Абзац списка Знак"/>
    <w:aliases w:val="Буллет 3-го уровня Знак"/>
    <w:link w:val="af1"/>
    <w:uiPriority w:val="34"/>
    <w:rsid w:val="00446475"/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a9">
    <w:name w:val="Текст сноски Знак"/>
    <w:basedOn w:val="a0"/>
    <w:link w:val="a8"/>
    <w:uiPriority w:val="99"/>
    <w:rsid w:val="000661A0"/>
  </w:style>
  <w:style w:type="character" w:styleId="af8">
    <w:name w:val="Unresolved Mention"/>
    <w:basedOn w:val="a0"/>
    <w:uiPriority w:val="99"/>
    <w:semiHidden/>
    <w:unhideWhenUsed/>
    <w:rsid w:val="00F55CA3"/>
    <w:rPr>
      <w:color w:val="605E5C"/>
      <w:shd w:val="clear" w:color="auto" w:fill="E1DFDD"/>
    </w:rPr>
  </w:style>
  <w:style w:type="paragraph" w:customStyle="1" w:styleId="Default">
    <w:name w:val="Default"/>
    <w:rsid w:val="00F928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.B.Shapoval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s%3A%2F%2Fmetinvestholding.com%2Fru%2Fprocurement%2Fappeals-board&amp;data=04%7C01%7CT.B.Shapoval%40metinvestholding.com%7C81d7cf812ae84d5e202508d9d65a6994%7Cb0bbbc892041434f8618bc081a1a01d4%7C0%7C0%7C637776506114982558%7CUnknown%7CTWFpbGZsb3d8eyJWIjoiMC4wLjAwMDAiLCJQIjoiV2luMzIiLCJBTiI6Ik1haWwiLCJXVCI6Mn0%3D%7C3000&amp;sdata=WowkdVFh3%2FZva8ebzanerNJ%2BDRS8CA0Gawwiwfpww5Q%3D&amp;reserved=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.B.Shapoval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kamet-steel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EF1F61A8B54438B154050A4CB7AF2" ma:contentTypeVersion="9" ma:contentTypeDescription="Create a new document." ma:contentTypeScope="" ma:versionID="c40343f4396868ba647e00b60fb23a70">
  <xsd:schema xmlns:xsd="http://www.w3.org/2001/XMLSchema" xmlns:xs="http://www.w3.org/2001/XMLSchema" xmlns:p="http://schemas.microsoft.com/office/2006/metadata/properties" xmlns:ns3="6ad0e5b4-55fb-43ac-ba2e-e68fee566696" targetNamespace="http://schemas.microsoft.com/office/2006/metadata/properties" ma:root="true" ma:fieldsID="046145e65d637a8dc759b5099dfa10bb" ns3:_="">
    <xsd:import namespace="6ad0e5b4-55fb-43ac-ba2e-e68fee566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0e5b4-55fb-43ac-ba2e-e68fee566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67A3F-E8AC-47B2-AB5B-E75908714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0e5b4-55fb-43ac-ba2e-e68fee566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4A5F2-40A3-42A2-B21D-93ADC7CFA6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339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технику</vt:lpstr>
    </vt:vector>
  </TitlesOfParts>
  <Manager>Сергей Новиков</Manager>
  <Company>МЕТИНВЕСТ ХОЛДИНГ</Company>
  <LinksUpToDate>false</LinksUpToDate>
  <CharactersWithSpaces>5798</CharactersWithSpaces>
  <SharedDoc>false</SharedDoc>
  <HLinks>
    <vt:vector size="24" baseType="variant">
      <vt:variant>
        <vt:i4>2424842</vt:i4>
      </vt:variant>
      <vt:variant>
        <vt:i4>6</vt:i4>
      </vt:variant>
      <vt:variant>
        <vt:i4>0</vt:i4>
      </vt:variant>
      <vt:variant>
        <vt:i4>5</vt:i4>
      </vt:variant>
      <vt:variant>
        <vt:lpwstr>mailto:T.B.Shapoval@metinvestholding.com</vt:lpwstr>
      </vt:variant>
      <vt:variant>
        <vt:lpwstr/>
      </vt:variant>
      <vt:variant>
        <vt:i4>6750320</vt:i4>
      </vt:variant>
      <vt:variant>
        <vt:i4>3</vt:i4>
      </vt:variant>
      <vt:variant>
        <vt:i4>0</vt:i4>
      </vt:variant>
      <vt:variant>
        <vt:i4>5</vt:i4>
      </vt:variant>
      <vt:variant>
        <vt:lpwstr>https://eur01.safelinks.protection.outlook.com/?url=https%3A%2F%2Fmetinvestholding.com%2Fru%2Fprocurement%2Fappeals-board&amp;data=04%7C01%7CT.B.Shapoval%40metinvestholding.com%7C81d7cf812ae84d5e202508d9d65a6994%7Cb0bbbc892041434f8618bc081a1a01d4%7C0%7C0%7C637776506114982558%7CUnknown%7CTWFpbGZsb3d8eyJWIjoiMC4wLjAwMDAiLCJQIjoiV2luMzIiLCJBTiI6Ik1haWwiLCJXVCI6Mn0%3D%7C3000&amp;sdata=WowkdVFh3%2FZva8ebzanerNJ%2BDRS8CA0Gawwiwfpww5Q%3D&amp;reserved=0</vt:lpwstr>
      </vt:variant>
      <vt:variant>
        <vt:lpwstr/>
      </vt:variant>
      <vt:variant>
        <vt:i4>2424842</vt:i4>
      </vt:variant>
      <vt:variant>
        <vt:i4>0</vt:i4>
      </vt:variant>
      <vt:variant>
        <vt:i4>0</vt:i4>
      </vt:variant>
      <vt:variant>
        <vt:i4>5</vt:i4>
      </vt:variant>
      <vt:variant>
        <vt:lpwstr>mailto:T.B.Shapoval@metinvestholding.com</vt:lpwstr>
      </vt:variant>
      <vt:variant>
        <vt:lpwstr/>
      </vt:variant>
      <vt:variant>
        <vt:i4>5439594</vt:i4>
      </vt:variant>
      <vt:variant>
        <vt:i4>3</vt:i4>
      </vt:variant>
      <vt:variant>
        <vt:i4>0</vt:i4>
      </vt:variant>
      <vt:variant>
        <vt:i4>5</vt:i4>
      </vt:variant>
      <vt:variant>
        <vt:lpwstr>mailto:office.kamet-steel@metinvestholding.com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Шаповал Тетяна Борисівна (Tetiana Shapoval)</cp:lastModifiedBy>
  <cp:revision>35</cp:revision>
  <cp:lastPrinted>2024-12-24T03:15:00Z</cp:lastPrinted>
  <dcterms:created xsi:type="dcterms:W3CDTF">2025-11-19T05:18:00Z</dcterms:created>
  <dcterms:modified xsi:type="dcterms:W3CDTF">2026-07-21T10:25:00Z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0x0101001A9EF1F61A8B54438B154050A4CB7AF2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2023-07-11T10:08:13Z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c0748c74-bb64-42ca-b593-a7a8c17a9da2</vt:lpwstr>
  </property>
  <property fmtid="{D5CDD505-2E9C-101B-9397-08002B2CF9AE}" pid="9" name="MSIP_Label_d92777a8-4fe1-4bb5-bf8a-dafd6e0db0a2_ContentBits">
    <vt:lpwstr>0</vt:lpwstr>
  </property>
</Properties>
</file>